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2A173AA3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C00F9">
        <w:rPr>
          <w:b/>
          <w:i/>
          <w:noProof/>
          <w:sz w:val="28"/>
        </w:rPr>
        <w:t>S3-</w:t>
      </w:r>
      <w:r w:rsidR="00F12CE2" w:rsidRPr="008C00F9">
        <w:rPr>
          <w:b/>
          <w:i/>
          <w:noProof/>
          <w:sz w:val="28"/>
        </w:rPr>
        <w:t>24</w:t>
      </w:r>
      <w:r w:rsidR="008C00F9" w:rsidRPr="008C00F9">
        <w:rPr>
          <w:b/>
          <w:i/>
          <w:noProof/>
          <w:sz w:val="28"/>
        </w:rPr>
        <w:t>0570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5FAB255A" w:rsidR="00C022E3" w:rsidRDefault="00C022E3" w:rsidP="006708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1849D1">
        <w:rPr>
          <w:rFonts w:ascii="Arial" w:hAnsi="Arial" w:cs="Arial"/>
          <w:b/>
        </w:rPr>
        <w:t>solution</w:t>
      </w:r>
      <w:r w:rsidR="006E77BB">
        <w:rPr>
          <w:rFonts w:ascii="Arial" w:hAnsi="Arial" w:cs="Arial"/>
          <w:b/>
        </w:rPr>
        <w:t xml:space="preserve"> on </w:t>
      </w:r>
      <w:r w:rsidR="0067081C" w:rsidRPr="0067081C">
        <w:rPr>
          <w:rFonts w:ascii="Arial" w:hAnsi="Arial" w:cs="Arial"/>
          <w:b/>
        </w:rPr>
        <w:t>Securely n</w:t>
      </w:r>
      <w:proofErr w:type="spellStart"/>
      <w:r w:rsidR="0067081C" w:rsidRPr="0067081C">
        <w:rPr>
          <w:rFonts w:ascii="Arial" w:hAnsi="Arial" w:cs="Arial"/>
          <w:b/>
          <w:lang w:val="en-US"/>
        </w:rPr>
        <w:t>otif</w:t>
      </w:r>
      <w:r w:rsidR="0067081C" w:rsidRPr="0067081C">
        <w:rPr>
          <w:rFonts w:ascii="Arial" w:hAnsi="Arial" w:cs="Arial" w:hint="eastAsia"/>
          <w:b/>
          <w:lang w:val="en-US"/>
        </w:rPr>
        <w:t>ication</w:t>
      </w:r>
      <w:proofErr w:type="spellEnd"/>
      <w:r w:rsidR="0067081C" w:rsidRPr="0067081C">
        <w:rPr>
          <w:rFonts w:ascii="Arial" w:hAnsi="Arial" w:cs="Arial"/>
          <w:b/>
          <w:lang w:val="en-US"/>
        </w:rPr>
        <w:t xml:space="preserve"> </w:t>
      </w:r>
      <w:r w:rsidR="0067081C" w:rsidRPr="0067081C">
        <w:rPr>
          <w:rFonts w:ascii="Arial" w:hAnsi="Arial" w:cs="Arial" w:hint="eastAsia"/>
          <w:b/>
          <w:lang w:val="en-US"/>
        </w:rPr>
        <w:t>to</w:t>
      </w:r>
      <w:r w:rsidR="0067081C" w:rsidRPr="0067081C">
        <w:rPr>
          <w:rFonts w:ascii="Arial" w:hAnsi="Arial" w:cs="Arial"/>
          <w:b/>
          <w:lang w:val="en-US"/>
        </w:rPr>
        <w:t xml:space="preserve"> UE when the 2G/3G networks are decommissioned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4EAA80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</w:t>
      </w:r>
      <w:r w:rsidR="00D2523D">
        <w:rPr>
          <w:rFonts w:ascii="Arial" w:hAnsi="Arial"/>
          <w:b/>
        </w:rPr>
        <w:t>6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77F040E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</w:t>
      </w:r>
      <w:r w:rsidR="008C00F9">
        <w:rPr>
          <w:b/>
          <w:i/>
        </w:rPr>
        <w:t>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2ECD31F9" w:rsidR="00472B70" w:rsidRDefault="005F798F" w:rsidP="00207A65">
      <w:pPr>
        <w:pStyle w:val="Reference"/>
        <w:rPr>
          <w:lang w:val="en-US" w:eastAsia="zh-CN"/>
        </w:rPr>
      </w:pPr>
      <w:bookmarkStart w:id="0" w:name="_Hlk106339329"/>
      <w:r>
        <w:rPr>
          <w:lang w:val="en-US" w:eastAsia="zh-CN"/>
        </w:rPr>
        <w:t xml:space="preserve">[1] </w:t>
      </w:r>
      <w:r w:rsidRPr="005F798F">
        <w:rPr>
          <w:lang w:val="en-US" w:eastAsia="zh-CN"/>
        </w:rPr>
        <w:t>S3-234624-New Study Proposal on Mitigations on Bidding Down Attack</w:t>
      </w:r>
    </w:p>
    <w:p w14:paraId="587CE34A" w14:textId="61BBDBD5" w:rsidR="0027667A" w:rsidRDefault="0027667A" w:rsidP="00996E1B">
      <w:pPr>
        <w:pStyle w:val="Reference"/>
        <w:rPr>
          <w:lang w:eastAsia="zh-CN"/>
        </w:rPr>
      </w:pPr>
      <w:r>
        <w:rPr>
          <w:lang w:val="en-US" w:eastAsia="zh-CN"/>
        </w:rPr>
        <w:t>[2] TR 33.809</w:t>
      </w:r>
      <w:r w:rsidR="00996E1B" w:rsidRPr="00996E1B">
        <w:rPr>
          <w:rFonts w:ascii="Arial" w:eastAsia="Times New Roman" w:hAnsi="Arial"/>
          <w:b/>
          <w:sz w:val="34"/>
        </w:rPr>
        <w:t xml:space="preserve"> </w:t>
      </w:r>
      <w:r w:rsidR="00996E1B" w:rsidRPr="00996E1B">
        <w:rPr>
          <w:lang w:val="en-US" w:eastAsia="zh-CN"/>
        </w:rPr>
        <w:t>Study on 5G Security Enhancement against False Base Station</w:t>
      </w:r>
      <w:r w:rsidR="00996E1B" w:rsidRPr="00996E1B">
        <w:rPr>
          <w:rFonts w:hint="eastAsia"/>
          <w:lang w:val="en-US" w:eastAsia="zh-CN"/>
        </w:rPr>
        <w:t>s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11059AE0" w:rsidR="00207A65" w:rsidRPr="00207A65" w:rsidRDefault="00BB189D" w:rsidP="00207A65">
      <w:r>
        <w:t xml:space="preserve">This contribution proposes a new key issue </w:t>
      </w:r>
      <w:r w:rsidR="007E1E1A">
        <w:t>for TR 33.70</w:t>
      </w:r>
      <w:r w:rsidR="00FD3F15">
        <w:t>1</w:t>
      </w:r>
      <w:r w:rsidR="003F550B">
        <w:t>.</w:t>
      </w:r>
    </w:p>
    <w:p w14:paraId="6A35D31E" w14:textId="75CF9E02" w:rsidR="007342F9" w:rsidRPr="007708B1" w:rsidRDefault="00C022E3" w:rsidP="007708B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032918E4" w14:textId="6B1788A6" w:rsidR="009C6CB7" w:rsidRPr="009C6CB7" w:rsidRDefault="000F235D" w:rsidP="009C6CB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</w:p>
    <w:p w14:paraId="6855247B" w14:textId="77777777" w:rsidR="00D31179" w:rsidRDefault="00D31179" w:rsidP="009C6CB7">
      <w:pPr>
        <w:pStyle w:val="Heading2"/>
      </w:pPr>
      <w:bookmarkStart w:id="6" w:name="_Toc151726809"/>
    </w:p>
    <w:p w14:paraId="076026F3" w14:textId="3E13A6F5" w:rsidR="00D31179" w:rsidRPr="00D31179" w:rsidRDefault="00D31179" w:rsidP="00D31179">
      <w:pPr>
        <w:pStyle w:val="Heading2"/>
        <w:rPr>
          <w:lang w:val="en-US"/>
        </w:rPr>
      </w:pPr>
      <w:bookmarkStart w:id="7" w:name="_Toc159223485"/>
      <w:r w:rsidRPr="00D31179">
        <w:rPr>
          <w:lang w:val="en-US"/>
        </w:rPr>
        <w:t>5.y</w:t>
      </w:r>
      <w:r w:rsidRPr="00D31179">
        <w:rPr>
          <w:lang w:val="en-US"/>
        </w:rPr>
        <w:tab/>
        <w:t xml:space="preserve">Solution #y: </w:t>
      </w:r>
      <w:bookmarkEnd w:id="7"/>
      <w:r w:rsidRPr="009C6CB7">
        <w:rPr>
          <w:bCs/>
        </w:rPr>
        <w:t>Securely n</w:t>
      </w:r>
      <w:proofErr w:type="spellStart"/>
      <w:r w:rsidRPr="009C6CB7">
        <w:rPr>
          <w:bCs/>
          <w:lang w:val="en-US"/>
        </w:rPr>
        <w:t>otif</w:t>
      </w:r>
      <w:r w:rsidRPr="009C6CB7">
        <w:rPr>
          <w:rFonts w:hint="eastAsia"/>
          <w:bCs/>
          <w:lang w:val="en-US"/>
        </w:rPr>
        <w:t>ication</w:t>
      </w:r>
      <w:proofErr w:type="spellEnd"/>
      <w:r w:rsidRPr="009C6CB7">
        <w:rPr>
          <w:bCs/>
          <w:lang w:val="en-US"/>
        </w:rPr>
        <w:t xml:space="preserve"> </w:t>
      </w:r>
      <w:r w:rsidRPr="009C6CB7">
        <w:rPr>
          <w:rFonts w:hint="eastAsia"/>
          <w:bCs/>
          <w:lang w:val="en-US"/>
        </w:rPr>
        <w:t>to</w:t>
      </w:r>
      <w:r w:rsidRPr="009C6CB7">
        <w:rPr>
          <w:bCs/>
          <w:lang w:val="en-US"/>
        </w:rPr>
        <w:t xml:space="preserve"> UE when the 2G/3G networks are </w:t>
      </w:r>
      <w:proofErr w:type="gramStart"/>
      <w:r w:rsidRPr="009C6CB7">
        <w:rPr>
          <w:bCs/>
          <w:lang w:val="en-US"/>
        </w:rPr>
        <w:t>decommissioned</w:t>
      </w:r>
      <w:proofErr w:type="gramEnd"/>
    </w:p>
    <w:p w14:paraId="69679F6D" w14:textId="77777777" w:rsidR="00D31179" w:rsidRDefault="00D31179" w:rsidP="00D31179">
      <w:pPr>
        <w:pStyle w:val="Heading3"/>
      </w:pPr>
      <w:bookmarkStart w:id="8" w:name="_Toc159223486"/>
      <w:r>
        <w:t>5.y.1</w:t>
      </w:r>
      <w:r>
        <w:tab/>
        <w:t>Introduction</w:t>
      </w:r>
      <w:bookmarkEnd w:id="8"/>
    </w:p>
    <w:p w14:paraId="29BC88E6" w14:textId="7B33F35D" w:rsidR="00D31179" w:rsidRPr="00D31179" w:rsidRDefault="00D31179" w:rsidP="00D31179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This solution addresses the security requirement in </w:t>
      </w:r>
      <w:r w:rsidRPr="00374689">
        <w:rPr>
          <w:color w:val="auto"/>
          <w:highlight w:val="yellow"/>
        </w:rPr>
        <w:t xml:space="preserve">key </w:t>
      </w:r>
      <w:proofErr w:type="spellStart"/>
      <w:r w:rsidRPr="00374689">
        <w:rPr>
          <w:color w:val="auto"/>
          <w:highlight w:val="yellow"/>
        </w:rPr>
        <w:t>issue#X</w:t>
      </w:r>
      <w:proofErr w:type="spellEnd"/>
      <w:r>
        <w:rPr>
          <w:color w:val="auto"/>
        </w:rPr>
        <w:t xml:space="preserve"> on s</w:t>
      </w:r>
      <w:r w:rsidRPr="009C6CB7">
        <w:rPr>
          <w:color w:val="auto"/>
        </w:rPr>
        <w:t>ecurely notif</w:t>
      </w:r>
      <w:r w:rsidRPr="009C6CB7">
        <w:rPr>
          <w:rFonts w:hint="eastAsia"/>
          <w:color w:val="auto"/>
        </w:rPr>
        <w:t>ication</w:t>
      </w:r>
      <w:r w:rsidRPr="009C6CB7">
        <w:rPr>
          <w:color w:val="auto"/>
        </w:rPr>
        <w:t xml:space="preserve"> </w:t>
      </w:r>
      <w:r w:rsidRPr="009C6CB7">
        <w:rPr>
          <w:rFonts w:hint="eastAsia"/>
          <w:color w:val="auto"/>
        </w:rPr>
        <w:t>to</w:t>
      </w:r>
      <w:r w:rsidRPr="009C6CB7">
        <w:rPr>
          <w:color w:val="auto"/>
        </w:rPr>
        <w:t xml:space="preserve"> UE when the 2G/3G networks are decommissioned</w:t>
      </w:r>
      <w:r>
        <w:rPr>
          <w:color w:val="auto"/>
        </w:rPr>
        <w:t>.</w:t>
      </w:r>
    </w:p>
    <w:p w14:paraId="30E8BC66" w14:textId="77777777" w:rsidR="00D31179" w:rsidRDefault="00D31179" w:rsidP="00D31179">
      <w:pPr>
        <w:pStyle w:val="Heading3"/>
      </w:pPr>
      <w:bookmarkStart w:id="9" w:name="_Toc159223487"/>
      <w:r>
        <w:t>5.y.2</w:t>
      </w:r>
      <w:r>
        <w:tab/>
        <w:t>Details</w:t>
      </w:r>
      <w:bookmarkEnd w:id="9"/>
    </w:p>
    <w:p w14:paraId="28A0C8E1" w14:textId="62840E16" w:rsidR="008931BB" w:rsidRDefault="008931BB" w:rsidP="008931BB">
      <w:pPr>
        <w:pStyle w:val="EditorsNote"/>
        <w:ind w:left="0" w:firstLine="0"/>
        <w:rPr>
          <w:color w:val="auto"/>
        </w:rPr>
      </w:pPr>
      <w:bookmarkStart w:id="10" w:name="_Toc159223488"/>
      <w:r>
        <w:rPr>
          <w:color w:val="auto"/>
        </w:rPr>
        <w:t>The UE perform</w:t>
      </w:r>
      <w:r w:rsidR="005429DE">
        <w:rPr>
          <w:color w:val="auto"/>
        </w:rPr>
        <w:t>s</w:t>
      </w:r>
      <w:r>
        <w:rPr>
          <w:color w:val="auto"/>
        </w:rPr>
        <w:t xml:space="preserve"> the registration procedure when it is connecting to the 4G or 5G network. During this procedure, the network indicate</w:t>
      </w:r>
      <w:r w:rsidR="005429DE">
        <w:rPr>
          <w:color w:val="auto"/>
        </w:rPr>
        <w:t>s</w:t>
      </w:r>
      <w:r>
        <w:rPr>
          <w:color w:val="auto"/>
        </w:rPr>
        <w:t xml:space="preserve"> to the UE about the information </w:t>
      </w:r>
      <w:r w:rsidR="005429DE">
        <w:rPr>
          <w:color w:val="auto"/>
        </w:rPr>
        <w:t>on</w:t>
      </w:r>
      <w:r>
        <w:rPr>
          <w:color w:val="auto"/>
        </w:rPr>
        <w:t xml:space="preserve"> whether 2G or 3G is decommissioned in a secure message, </w:t>
      </w:r>
      <w:r w:rsidR="00C0636B">
        <w:rPr>
          <w:color w:val="auto"/>
        </w:rPr>
        <w:t>i.e.,</w:t>
      </w:r>
      <w:r>
        <w:rPr>
          <w:color w:val="auto"/>
        </w:rPr>
        <w:t xml:space="preserve"> Registration Accept. </w:t>
      </w:r>
    </w:p>
    <w:p w14:paraId="3A5B4A86" w14:textId="7D380A2E" w:rsidR="008931BB" w:rsidRDefault="00C0636B" w:rsidP="008931BB">
      <w:pPr>
        <w:pStyle w:val="EditorsNote"/>
        <w:ind w:left="0" w:firstLine="0"/>
        <w:rPr>
          <w:color w:val="auto"/>
        </w:rPr>
      </w:pPr>
      <w:r>
        <w:rPr>
          <w:color w:val="auto"/>
        </w:rPr>
        <w:t xml:space="preserve">The current Registration Accept message content is referring to </w:t>
      </w:r>
      <w:proofErr w:type="spellStart"/>
      <w:r>
        <w:rPr>
          <w:color w:val="auto"/>
        </w:rPr>
        <w:t>Clasue</w:t>
      </w:r>
      <w:proofErr w:type="spellEnd"/>
      <w:r>
        <w:rPr>
          <w:color w:val="auto"/>
        </w:rPr>
        <w:t xml:space="preserve"> 8.2.7 in TS 24.501. With the new indication, t</w:t>
      </w:r>
      <w:r w:rsidR="008931BB">
        <w:rPr>
          <w:color w:val="auto"/>
        </w:rPr>
        <w:t xml:space="preserve">he new Registration Accept message is as below: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0636B" w:rsidRPr="005F7EB0" w14:paraId="58917276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91914" w14:textId="77777777" w:rsidR="00C0636B" w:rsidRPr="005F7EB0" w:rsidRDefault="00C0636B" w:rsidP="001F72F1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3D048" w14:textId="77777777" w:rsidR="00C0636B" w:rsidRPr="005F7EB0" w:rsidRDefault="00C0636B" w:rsidP="001F72F1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46F4" w14:textId="77777777" w:rsidR="00C0636B" w:rsidRPr="005F7EB0" w:rsidRDefault="00C0636B" w:rsidP="001F72F1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0DA22" w14:textId="77777777" w:rsidR="00C0636B" w:rsidRPr="005F7EB0" w:rsidRDefault="00C0636B" w:rsidP="001F72F1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CF584" w14:textId="77777777" w:rsidR="00C0636B" w:rsidRPr="005F7EB0" w:rsidRDefault="00C0636B" w:rsidP="001F72F1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36E0B" w14:textId="77777777" w:rsidR="00C0636B" w:rsidRPr="005F7EB0" w:rsidRDefault="00C0636B" w:rsidP="001F72F1">
            <w:pPr>
              <w:pStyle w:val="TAH"/>
            </w:pPr>
            <w:r w:rsidRPr="005F7EB0">
              <w:t>Length</w:t>
            </w:r>
          </w:p>
        </w:tc>
      </w:tr>
      <w:tr w:rsidR="00C0636B" w:rsidRPr="005F7EB0" w14:paraId="7E5CAEB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0A3B" w14:textId="77777777" w:rsidR="00C0636B" w:rsidRPr="005F7EB0" w:rsidRDefault="00C0636B" w:rsidP="001F72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272D0" w14:textId="77777777" w:rsidR="00C0636B" w:rsidRPr="005F7EB0" w:rsidRDefault="00C0636B" w:rsidP="001F72F1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B9FA8" w14:textId="77777777" w:rsidR="00C0636B" w:rsidRPr="005F7EB0" w:rsidRDefault="00C0636B" w:rsidP="001F72F1">
            <w:pPr>
              <w:pStyle w:val="TAL"/>
            </w:pPr>
            <w:r w:rsidRPr="005F7EB0">
              <w:t>Extended protocol discriminator</w:t>
            </w:r>
          </w:p>
          <w:p w14:paraId="00F8C0E2" w14:textId="77777777" w:rsidR="00C0636B" w:rsidRPr="005F7EB0" w:rsidRDefault="00C0636B" w:rsidP="001F72F1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C5133" w14:textId="77777777" w:rsidR="00C0636B" w:rsidRPr="005F7EB0" w:rsidRDefault="00C0636B" w:rsidP="001F72F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0D17" w14:textId="77777777" w:rsidR="00C0636B" w:rsidRPr="005F7EB0" w:rsidRDefault="00C0636B" w:rsidP="001F72F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6D817" w14:textId="77777777" w:rsidR="00C0636B" w:rsidRPr="005F7EB0" w:rsidRDefault="00C0636B" w:rsidP="001F72F1">
            <w:pPr>
              <w:pStyle w:val="TAC"/>
            </w:pPr>
            <w:r w:rsidRPr="005F7EB0">
              <w:t>1</w:t>
            </w:r>
          </w:p>
        </w:tc>
      </w:tr>
      <w:tr w:rsidR="00C0636B" w:rsidRPr="005F7EB0" w14:paraId="1A3D780D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88F4" w14:textId="77777777" w:rsidR="00C0636B" w:rsidRPr="00CE60D4" w:rsidRDefault="00C0636B" w:rsidP="001F72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0CB96" w14:textId="77777777" w:rsidR="00C0636B" w:rsidRPr="00CE60D4" w:rsidRDefault="00C0636B" w:rsidP="001F72F1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F1641" w14:textId="77777777" w:rsidR="00C0636B" w:rsidRPr="00CE60D4" w:rsidRDefault="00C0636B" w:rsidP="001F72F1">
            <w:pPr>
              <w:pStyle w:val="TAL"/>
            </w:pPr>
            <w:r w:rsidRPr="00CE60D4">
              <w:t>Security header type</w:t>
            </w:r>
          </w:p>
          <w:p w14:paraId="6C359081" w14:textId="77777777" w:rsidR="00C0636B" w:rsidRPr="00CE60D4" w:rsidRDefault="00C0636B" w:rsidP="001F72F1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59D59" w14:textId="77777777" w:rsidR="00C0636B" w:rsidRPr="005F7EB0" w:rsidRDefault="00C0636B" w:rsidP="001F72F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23C2B" w14:textId="77777777" w:rsidR="00C0636B" w:rsidRPr="005F7EB0" w:rsidRDefault="00C0636B" w:rsidP="001F72F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B197C" w14:textId="77777777" w:rsidR="00C0636B" w:rsidRPr="005F7EB0" w:rsidRDefault="00C0636B" w:rsidP="001F72F1">
            <w:pPr>
              <w:pStyle w:val="TAC"/>
            </w:pPr>
            <w:r w:rsidRPr="005F7EB0">
              <w:t>1/2</w:t>
            </w:r>
          </w:p>
        </w:tc>
      </w:tr>
      <w:tr w:rsidR="00C0636B" w:rsidRPr="005F7EB0" w14:paraId="239A4A0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34192" w14:textId="77777777" w:rsidR="00C0636B" w:rsidRPr="00CE60D4" w:rsidRDefault="00C0636B" w:rsidP="001F72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5662" w14:textId="77777777" w:rsidR="00C0636B" w:rsidRPr="00CE60D4" w:rsidRDefault="00C0636B" w:rsidP="001F72F1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A6FF" w14:textId="77777777" w:rsidR="00C0636B" w:rsidRPr="00CE60D4" w:rsidRDefault="00C0636B" w:rsidP="001F72F1">
            <w:pPr>
              <w:pStyle w:val="TAL"/>
            </w:pPr>
            <w:r w:rsidRPr="00CE60D4">
              <w:t>Spare half octet</w:t>
            </w:r>
          </w:p>
          <w:p w14:paraId="6B3863B8" w14:textId="77777777" w:rsidR="00C0636B" w:rsidRPr="00CE60D4" w:rsidRDefault="00C0636B" w:rsidP="001F72F1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676F0" w14:textId="77777777" w:rsidR="00C0636B" w:rsidRPr="005F7EB0" w:rsidRDefault="00C0636B" w:rsidP="001F72F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C103" w14:textId="77777777" w:rsidR="00C0636B" w:rsidRPr="005F7EB0" w:rsidRDefault="00C0636B" w:rsidP="001F72F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5240" w14:textId="77777777" w:rsidR="00C0636B" w:rsidRPr="005F7EB0" w:rsidRDefault="00C0636B" w:rsidP="001F72F1">
            <w:pPr>
              <w:pStyle w:val="TAC"/>
            </w:pPr>
            <w:r w:rsidRPr="005F7EB0">
              <w:t>1/2</w:t>
            </w:r>
          </w:p>
        </w:tc>
      </w:tr>
      <w:tr w:rsidR="00C0636B" w:rsidRPr="005F7EB0" w14:paraId="2661618D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B94A" w14:textId="77777777" w:rsidR="00C0636B" w:rsidRPr="00CE60D4" w:rsidRDefault="00C0636B" w:rsidP="001F72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23D2C" w14:textId="77777777" w:rsidR="00C0636B" w:rsidRPr="00CE60D4" w:rsidRDefault="00C0636B" w:rsidP="001F72F1">
            <w:pPr>
              <w:pStyle w:val="TAL"/>
            </w:pPr>
            <w:r w:rsidRPr="00CE60D4">
              <w:t xml:space="preserve">Registration </w:t>
            </w:r>
            <w:proofErr w:type="gramStart"/>
            <w:r w:rsidRPr="00CE60D4">
              <w:t>accept</w:t>
            </w:r>
            <w:proofErr w:type="gramEnd"/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1B366" w14:textId="77777777" w:rsidR="00C0636B" w:rsidRPr="00CE60D4" w:rsidRDefault="00C0636B" w:rsidP="001F72F1">
            <w:pPr>
              <w:pStyle w:val="TAL"/>
            </w:pPr>
            <w:r w:rsidRPr="00CE60D4">
              <w:t>Message type</w:t>
            </w:r>
          </w:p>
          <w:p w14:paraId="7C6C37E7" w14:textId="77777777" w:rsidR="00C0636B" w:rsidRPr="00CE60D4" w:rsidRDefault="00C0636B" w:rsidP="001F72F1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98FAE" w14:textId="77777777" w:rsidR="00C0636B" w:rsidRPr="005F7EB0" w:rsidRDefault="00C0636B" w:rsidP="001F72F1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9DC4E" w14:textId="77777777" w:rsidR="00C0636B" w:rsidRPr="005F7EB0" w:rsidRDefault="00C0636B" w:rsidP="001F72F1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56ADC" w14:textId="77777777" w:rsidR="00C0636B" w:rsidRPr="005F7EB0" w:rsidRDefault="00C0636B" w:rsidP="001F72F1">
            <w:pPr>
              <w:pStyle w:val="TAC"/>
            </w:pPr>
            <w:r w:rsidRPr="005F7EB0">
              <w:t>1</w:t>
            </w:r>
          </w:p>
        </w:tc>
      </w:tr>
      <w:tr w:rsidR="00C0636B" w:rsidRPr="005F7EB0" w14:paraId="2FAD893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19CB" w14:textId="77777777" w:rsidR="00C0636B" w:rsidRPr="00CE60D4" w:rsidRDefault="00C0636B" w:rsidP="001F72F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243BB" w14:textId="77777777" w:rsidR="00C0636B" w:rsidRPr="00CE60D4" w:rsidRDefault="00C0636B" w:rsidP="001F72F1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D459D" w14:textId="77777777" w:rsidR="00C0636B" w:rsidRPr="00CE60D4" w:rsidRDefault="00C0636B" w:rsidP="001F72F1">
            <w:pPr>
              <w:pStyle w:val="TAL"/>
            </w:pPr>
            <w:r w:rsidRPr="00CE60D4">
              <w:t>5GS registration result</w:t>
            </w:r>
          </w:p>
          <w:p w14:paraId="07444D76" w14:textId="77777777" w:rsidR="00C0636B" w:rsidRPr="00CE60D4" w:rsidRDefault="00C0636B" w:rsidP="001F72F1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C6EE6" w14:textId="77777777" w:rsidR="00C0636B" w:rsidRPr="005F7EB0" w:rsidRDefault="00C0636B" w:rsidP="001F72F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4EE4" w14:textId="77777777" w:rsidR="00C0636B" w:rsidRPr="005F7EB0" w:rsidRDefault="00C0636B" w:rsidP="001F72F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A326F" w14:textId="77777777" w:rsidR="00C0636B" w:rsidRPr="005F7EB0" w:rsidRDefault="00C0636B" w:rsidP="001F72F1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C0636B" w:rsidRPr="005F7EB0" w14:paraId="0CFE16C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DCDA" w14:textId="77777777" w:rsidR="00C0636B" w:rsidRPr="00CE60D4" w:rsidRDefault="00C0636B" w:rsidP="001F72F1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5C0D" w14:textId="77777777" w:rsidR="00C0636B" w:rsidRPr="00CE60D4" w:rsidRDefault="00C0636B" w:rsidP="001F72F1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5C27" w14:textId="77777777" w:rsidR="00C0636B" w:rsidRPr="00CE60D4" w:rsidRDefault="00C0636B" w:rsidP="001F72F1">
            <w:pPr>
              <w:pStyle w:val="TAL"/>
            </w:pPr>
            <w:r w:rsidRPr="00CE60D4">
              <w:t>5GS mobile identity</w:t>
            </w:r>
          </w:p>
          <w:p w14:paraId="36AF208E" w14:textId="77777777" w:rsidR="00C0636B" w:rsidRPr="00CE60D4" w:rsidRDefault="00C0636B" w:rsidP="001F72F1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C000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2A6BB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089B" w14:textId="77777777" w:rsidR="00C0636B" w:rsidRPr="005F7EB0" w:rsidRDefault="00C0636B" w:rsidP="001F72F1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C0636B" w:rsidRPr="005F7EB0" w14:paraId="728F128D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8192" w14:textId="77777777" w:rsidR="00C0636B" w:rsidRPr="00CE60D4" w:rsidRDefault="00C0636B" w:rsidP="001F72F1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66BE5" w14:textId="77777777" w:rsidR="00C0636B" w:rsidRPr="00CE60D4" w:rsidRDefault="00C0636B" w:rsidP="001F72F1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1053" w14:textId="77777777" w:rsidR="00C0636B" w:rsidRPr="00CE60D4" w:rsidRDefault="00C0636B" w:rsidP="001F72F1">
            <w:pPr>
              <w:pStyle w:val="TAL"/>
            </w:pPr>
            <w:r w:rsidRPr="00CE60D4">
              <w:t>PLMN list</w:t>
            </w:r>
          </w:p>
          <w:p w14:paraId="44ED1BB7" w14:textId="77777777" w:rsidR="00C0636B" w:rsidRPr="00CE60D4" w:rsidRDefault="00C0636B" w:rsidP="001F72F1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13F8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FECA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623A" w14:textId="77777777" w:rsidR="00C0636B" w:rsidRPr="005F7EB0" w:rsidRDefault="00C0636B" w:rsidP="001F72F1">
            <w:pPr>
              <w:pStyle w:val="TAC"/>
            </w:pPr>
            <w:r w:rsidRPr="005F7EB0">
              <w:t>5-47</w:t>
            </w:r>
          </w:p>
        </w:tc>
      </w:tr>
      <w:tr w:rsidR="00C0636B" w:rsidRPr="005F7EB0" w14:paraId="3FC9A98D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9000" w14:textId="77777777" w:rsidR="00C0636B" w:rsidRPr="00CE60D4" w:rsidRDefault="00C0636B" w:rsidP="001F72F1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C35AF" w14:textId="77777777" w:rsidR="00C0636B" w:rsidRPr="00CE60D4" w:rsidRDefault="00C0636B" w:rsidP="001F72F1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41A6C" w14:textId="77777777" w:rsidR="00C0636B" w:rsidRPr="00CE60D4" w:rsidRDefault="00C0636B" w:rsidP="001F72F1">
            <w:pPr>
              <w:pStyle w:val="TAL"/>
            </w:pPr>
            <w:r w:rsidRPr="00CE60D4">
              <w:t xml:space="preserve">5GS tracking area identity </w:t>
            </w:r>
            <w:proofErr w:type="gramStart"/>
            <w:r w:rsidRPr="00CE60D4">
              <w:t>list</w:t>
            </w:r>
            <w:proofErr w:type="gramEnd"/>
          </w:p>
          <w:p w14:paraId="3F065C47" w14:textId="77777777" w:rsidR="00C0636B" w:rsidRPr="00CE60D4" w:rsidRDefault="00C0636B" w:rsidP="001F72F1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EEEB9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934BB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8B7A3" w14:textId="77777777" w:rsidR="00C0636B" w:rsidRPr="005F7EB0" w:rsidRDefault="00C0636B" w:rsidP="001F72F1">
            <w:pPr>
              <w:pStyle w:val="TAC"/>
            </w:pPr>
            <w:r w:rsidRPr="005F7EB0">
              <w:t>9-114</w:t>
            </w:r>
          </w:p>
        </w:tc>
      </w:tr>
      <w:tr w:rsidR="00C0636B" w:rsidRPr="005F7EB0" w14:paraId="55508FA3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6F0C" w14:textId="77777777" w:rsidR="00C0636B" w:rsidRPr="00CE60D4" w:rsidRDefault="00C0636B" w:rsidP="001F72F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FD9F" w14:textId="77777777" w:rsidR="00C0636B" w:rsidRPr="00CE60D4" w:rsidRDefault="00C0636B" w:rsidP="001F72F1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88392" w14:textId="77777777" w:rsidR="00C0636B" w:rsidRPr="00CE60D4" w:rsidRDefault="00C0636B" w:rsidP="001F72F1">
            <w:pPr>
              <w:pStyle w:val="TAL"/>
            </w:pPr>
            <w:r w:rsidRPr="00CE60D4">
              <w:t>NSSAI</w:t>
            </w:r>
          </w:p>
          <w:p w14:paraId="026C4478" w14:textId="77777777" w:rsidR="00C0636B" w:rsidRPr="00CE60D4" w:rsidRDefault="00C0636B" w:rsidP="001F72F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B6D90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E91C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9FB4" w14:textId="77777777" w:rsidR="00C0636B" w:rsidRPr="005F7EB0" w:rsidRDefault="00C0636B" w:rsidP="001F72F1">
            <w:pPr>
              <w:pStyle w:val="TAC"/>
            </w:pPr>
            <w:r w:rsidRPr="005F7EB0">
              <w:t>4-74</w:t>
            </w:r>
          </w:p>
        </w:tc>
      </w:tr>
      <w:tr w:rsidR="00C0636B" w:rsidRPr="005F7EB0" w14:paraId="140F0953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327D" w14:textId="77777777" w:rsidR="00C0636B" w:rsidRPr="00CE60D4" w:rsidRDefault="00C0636B" w:rsidP="001F72F1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A9D2" w14:textId="77777777" w:rsidR="00C0636B" w:rsidRPr="00CE60D4" w:rsidRDefault="00C0636B" w:rsidP="001F72F1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B0E8" w14:textId="77777777" w:rsidR="00C0636B" w:rsidRPr="00CE60D4" w:rsidRDefault="00C0636B" w:rsidP="001F72F1">
            <w:pPr>
              <w:pStyle w:val="TAL"/>
            </w:pPr>
            <w:r w:rsidRPr="00CE60D4">
              <w:t>Rejected NSSAI</w:t>
            </w:r>
          </w:p>
          <w:p w14:paraId="5926A965" w14:textId="77777777" w:rsidR="00C0636B" w:rsidRPr="00CE60D4" w:rsidRDefault="00C0636B" w:rsidP="001F72F1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5DDC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966A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4402" w14:textId="77777777" w:rsidR="00C0636B" w:rsidRPr="005F7EB0" w:rsidRDefault="00C0636B" w:rsidP="001F72F1">
            <w:pPr>
              <w:pStyle w:val="TAC"/>
            </w:pPr>
            <w:r w:rsidRPr="005F7EB0">
              <w:t>4-42</w:t>
            </w:r>
          </w:p>
        </w:tc>
      </w:tr>
      <w:tr w:rsidR="00C0636B" w:rsidRPr="005F7EB0" w14:paraId="4CB56062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6DBA" w14:textId="77777777" w:rsidR="00C0636B" w:rsidRPr="00CE60D4" w:rsidRDefault="00C0636B" w:rsidP="001F72F1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F315E" w14:textId="77777777" w:rsidR="00C0636B" w:rsidRPr="00CE60D4" w:rsidRDefault="00C0636B" w:rsidP="001F72F1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B0D9" w14:textId="77777777" w:rsidR="00C0636B" w:rsidRPr="00CE60D4" w:rsidRDefault="00C0636B" w:rsidP="001F72F1">
            <w:pPr>
              <w:pStyle w:val="TAL"/>
            </w:pPr>
            <w:r w:rsidRPr="00CE60D4">
              <w:t>NSSAI</w:t>
            </w:r>
          </w:p>
          <w:p w14:paraId="585E5C88" w14:textId="77777777" w:rsidR="00C0636B" w:rsidRPr="00CE60D4" w:rsidRDefault="00C0636B" w:rsidP="001F72F1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0B63B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D3B2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1A7A" w14:textId="77777777" w:rsidR="00C0636B" w:rsidRPr="005F7EB0" w:rsidRDefault="00C0636B" w:rsidP="001F72F1">
            <w:pPr>
              <w:pStyle w:val="TAC"/>
            </w:pPr>
            <w:r w:rsidRPr="005F7EB0">
              <w:t>4-146</w:t>
            </w:r>
          </w:p>
        </w:tc>
      </w:tr>
      <w:tr w:rsidR="00C0636B" w:rsidRPr="005F7EB0" w14:paraId="17C043EA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F73EE" w14:textId="77777777" w:rsidR="00C0636B" w:rsidRPr="00CE60D4" w:rsidRDefault="00C0636B" w:rsidP="001F72F1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539E" w14:textId="77777777" w:rsidR="00C0636B" w:rsidRPr="00CE60D4" w:rsidRDefault="00C0636B" w:rsidP="001F72F1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AC4A" w14:textId="77777777" w:rsidR="00C0636B" w:rsidRPr="00CE60D4" w:rsidRDefault="00C0636B" w:rsidP="001F72F1">
            <w:pPr>
              <w:pStyle w:val="TAL"/>
            </w:pPr>
            <w:r w:rsidRPr="00CE60D4">
              <w:t>5GS network feature support</w:t>
            </w:r>
          </w:p>
          <w:p w14:paraId="5CA96F31" w14:textId="77777777" w:rsidR="00C0636B" w:rsidRPr="00CE60D4" w:rsidRDefault="00C0636B" w:rsidP="001F72F1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BA29C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2586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39E8" w14:textId="77777777" w:rsidR="00C0636B" w:rsidRPr="005F7EB0" w:rsidRDefault="00C0636B" w:rsidP="001F72F1">
            <w:pPr>
              <w:pStyle w:val="TAC"/>
            </w:pPr>
            <w:r w:rsidRPr="005F7EB0">
              <w:t>3-5</w:t>
            </w:r>
          </w:p>
        </w:tc>
      </w:tr>
      <w:tr w:rsidR="00C0636B" w:rsidRPr="005F7EB0" w14:paraId="678463DA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1830" w14:textId="77777777" w:rsidR="00C0636B" w:rsidRPr="00CE60D4" w:rsidRDefault="00C0636B" w:rsidP="001F72F1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BB69" w14:textId="77777777" w:rsidR="00C0636B" w:rsidRPr="00CE60D4" w:rsidRDefault="00C0636B" w:rsidP="001F72F1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7A0B" w14:textId="77777777" w:rsidR="00C0636B" w:rsidRPr="00CE60D4" w:rsidRDefault="00C0636B" w:rsidP="001F72F1">
            <w:pPr>
              <w:pStyle w:val="TAL"/>
            </w:pPr>
            <w:r w:rsidRPr="00CE60D4">
              <w:t>PDU session status</w:t>
            </w:r>
          </w:p>
          <w:p w14:paraId="7F9EDC19" w14:textId="77777777" w:rsidR="00C0636B" w:rsidRPr="00CE60D4" w:rsidRDefault="00C0636B" w:rsidP="001F72F1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9EB3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AF6FF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506E" w14:textId="77777777" w:rsidR="00C0636B" w:rsidRPr="005F7EB0" w:rsidRDefault="00C0636B" w:rsidP="001F72F1">
            <w:pPr>
              <w:pStyle w:val="TAC"/>
            </w:pPr>
            <w:r w:rsidRPr="005F7EB0">
              <w:t>4-34</w:t>
            </w:r>
          </w:p>
        </w:tc>
      </w:tr>
      <w:tr w:rsidR="00C0636B" w:rsidRPr="005F7EB0" w14:paraId="7F55BBC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77E81" w14:textId="77777777" w:rsidR="00C0636B" w:rsidRPr="00CE60D4" w:rsidRDefault="00C0636B" w:rsidP="001F72F1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12AD" w14:textId="77777777" w:rsidR="00C0636B" w:rsidRPr="00CE60D4" w:rsidRDefault="00C0636B" w:rsidP="001F72F1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3B54" w14:textId="77777777" w:rsidR="00C0636B" w:rsidRPr="00CE60D4" w:rsidRDefault="00C0636B" w:rsidP="001F72F1">
            <w:pPr>
              <w:pStyle w:val="TAL"/>
            </w:pPr>
            <w:r w:rsidRPr="00CE60D4">
              <w:t>PDU session reactivation result</w:t>
            </w:r>
          </w:p>
          <w:p w14:paraId="142B0678" w14:textId="77777777" w:rsidR="00C0636B" w:rsidRPr="00CE60D4" w:rsidRDefault="00C0636B" w:rsidP="001F72F1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F44C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E51F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5A41D" w14:textId="77777777" w:rsidR="00C0636B" w:rsidRPr="005F7EB0" w:rsidRDefault="00C0636B" w:rsidP="001F72F1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C0636B" w:rsidRPr="005F7EB0" w14:paraId="09A7B577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D4C9" w14:textId="77777777" w:rsidR="00C0636B" w:rsidRPr="00CE60D4" w:rsidRDefault="00C0636B" w:rsidP="001F72F1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DBBD" w14:textId="77777777" w:rsidR="00C0636B" w:rsidRPr="00CE60D4" w:rsidRDefault="00C0636B" w:rsidP="001F72F1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FCEC2" w14:textId="77777777" w:rsidR="00C0636B" w:rsidRPr="00CE60D4" w:rsidRDefault="00C0636B" w:rsidP="001F72F1">
            <w:pPr>
              <w:pStyle w:val="TAL"/>
            </w:pPr>
            <w:r w:rsidRPr="00CE60D4">
              <w:t>PDU session reactivation result error cause</w:t>
            </w:r>
          </w:p>
          <w:p w14:paraId="5BDBADEF" w14:textId="77777777" w:rsidR="00C0636B" w:rsidRPr="00CE60D4" w:rsidRDefault="00C0636B" w:rsidP="001F72F1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C9247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6937" w14:textId="77777777" w:rsidR="00C0636B" w:rsidRPr="005F7EB0" w:rsidRDefault="00C0636B" w:rsidP="001F72F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1808" w14:textId="77777777" w:rsidR="00C0636B" w:rsidRPr="005F7EB0" w:rsidRDefault="00C0636B" w:rsidP="001F72F1">
            <w:pPr>
              <w:pStyle w:val="TAC"/>
            </w:pPr>
            <w:r w:rsidRPr="005F7EB0">
              <w:t>5-515</w:t>
            </w:r>
          </w:p>
        </w:tc>
      </w:tr>
      <w:tr w:rsidR="00C0636B" w:rsidRPr="005F7EB0" w14:paraId="182FF8B4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3F72" w14:textId="77777777" w:rsidR="00C0636B" w:rsidRPr="005F7EB0" w:rsidRDefault="00C0636B" w:rsidP="001F72F1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A824" w14:textId="77777777" w:rsidR="00C0636B" w:rsidRPr="005F7EB0" w:rsidRDefault="00C0636B" w:rsidP="001F72F1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61F9" w14:textId="77777777" w:rsidR="00C0636B" w:rsidRPr="005F7EB0" w:rsidRDefault="00C0636B" w:rsidP="001F72F1">
            <w:pPr>
              <w:pStyle w:val="TAL"/>
            </w:pPr>
            <w:r w:rsidRPr="005F7EB0">
              <w:t>LADN information</w:t>
            </w:r>
          </w:p>
          <w:p w14:paraId="19A93F49" w14:textId="77777777" w:rsidR="00C0636B" w:rsidRPr="005F7EB0" w:rsidRDefault="00C0636B" w:rsidP="001F72F1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A558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E1EF" w14:textId="77777777" w:rsidR="00C0636B" w:rsidRPr="005F7EB0" w:rsidRDefault="00C0636B" w:rsidP="001F72F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53D0" w14:textId="77777777" w:rsidR="00C0636B" w:rsidRPr="005F7EB0" w:rsidRDefault="00C0636B" w:rsidP="001F72F1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C0636B" w:rsidRPr="005F7EB0" w14:paraId="4A0D963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D654" w14:textId="77777777" w:rsidR="00C0636B" w:rsidRPr="005F7EB0" w:rsidRDefault="00C0636B" w:rsidP="001F72F1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17B0" w14:textId="77777777" w:rsidR="00C0636B" w:rsidRPr="005F7EB0" w:rsidRDefault="00C0636B" w:rsidP="001F72F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A1D9" w14:textId="77777777" w:rsidR="00C0636B" w:rsidRPr="005F7EB0" w:rsidRDefault="00C0636B" w:rsidP="001F72F1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6B9A016F" w14:textId="77777777" w:rsidR="00C0636B" w:rsidRPr="005F7EB0" w:rsidRDefault="00C0636B" w:rsidP="001F72F1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E60E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75BC3" w14:textId="77777777" w:rsidR="00C0636B" w:rsidRPr="005F7EB0" w:rsidRDefault="00C0636B" w:rsidP="001F72F1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15EB" w14:textId="77777777" w:rsidR="00C0636B" w:rsidRPr="005F7EB0" w:rsidRDefault="00C0636B" w:rsidP="001F72F1">
            <w:pPr>
              <w:pStyle w:val="TAC"/>
            </w:pPr>
            <w:r w:rsidRPr="005F7EB0">
              <w:t>1</w:t>
            </w:r>
          </w:p>
        </w:tc>
      </w:tr>
      <w:tr w:rsidR="00C0636B" w:rsidRPr="005F7EB0" w14:paraId="6778FC11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83A9" w14:textId="77777777" w:rsidR="00C0636B" w:rsidRPr="00CE60D4" w:rsidRDefault="00C0636B" w:rsidP="001F72F1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A42B" w14:textId="77777777" w:rsidR="00C0636B" w:rsidRPr="00CE60D4" w:rsidRDefault="00C0636B" w:rsidP="001F72F1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BAD3" w14:textId="77777777" w:rsidR="00C0636B" w:rsidRPr="00CE60D4" w:rsidRDefault="00C0636B" w:rsidP="001F72F1">
            <w:pPr>
              <w:pStyle w:val="TAL"/>
            </w:pPr>
            <w:r w:rsidRPr="00CE60D4">
              <w:t>Network slicing indication</w:t>
            </w:r>
          </w:p>
          <w:p w14:paraId="5AFBE2C7" w14:textId="77777777" w:rsidR="00C0636B" w:rsidRPr="00CE60D4" w:rsidRDefault="00C0636B" w:rsidP="001F72F1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E57E" w14:textId="77777777" w:rsidR="00C0636B" w:rsidRPr="005F7EB0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D1F0" w14:textId="77777777" w:rsidR="00C0636B" w:rsidRPr="005F7EB0" w:rsidRDefault="00C0636B" w:rsidP="001F72F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1C2BF" w14:textId="77777777" w:rsidR="00C0636B" w:rsidRPr="005F7EB0" w:rsidRDefault="00C0636B" w:rsidP="001F72F1">
            <w:pPr>
              <w:pStyle w:val="TAC"/>
            </w:pPr>
            <w:r>
              <w:t>1</w:t>
            </w:r>
          </w:p>
        </w:tc>
      </w:tr>
      <w:tr w:rsidR="00C0636B" w:rsidRPr="005F7EB0" w14:paraId="5E50980B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FA7C" w14:textId="77777777" w:rsidR="00C0636B" w:rsidRPr="00CE60D4" w:rsidRDefault="00C0636B" w:rsidP="001F72F1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2683" w14:textId="77777777" w:rsidR="00C0636B" w:rsidRPr="00CE60D4" w:rsidRDefault="00C0636B" w:rsidP="001F72F1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43AA" w14:textId="77777777" w:rsidR="00C0636B" w:rsidRPr="00CE60D4" w:rsidRDefault="00C0636B" w:rsidP="001F72F1">
            <w:pPr>
              <w:pStyle w:val="TAL"/>
            </w:pPr>
            <w:r w:rsidRPr="00CE60D4">
              <w:t>Service area list</w:t>
            </w:r>
          </w:p>
          <w:p w14:paraId="46527C97" w14:textId="77777777" w:rsidR="00C0636B" w:rsidRPr="00CE60D4" w:rsidRDefault="00C0636B" w:rsidP="001F72F1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0A8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47B22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BC17" w14:textId="77777777" w:rsidR="00C0636B" w:rsidRPr="005F7EB0" w:rsidRDefault="00C0636B" w:rsidP="001F72F1">
            <w:pPr>
              <w:pStyle w:val="TAC"/>
            </w:pPr>
            <w:r w:rsidRPr="005F7EB0">
              <w:t>6-114</w:t>
            </w:r>
          </w:p>
        </w:tc>
      </w:tr>
      <w:tr w:rsidR="00C0636B" w:rsidRPr="005F7EB0" w14:paraId="05CFC026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C818" w14:textId="77777777" w:rsidR="00C0636B" w:rsidRPr="00CE60D4" w:rsidRDefault="00C0636B" w:rsidP="001F72F1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225B" w14:textId="77777777" w:rsidR="00C0636B" w:rsidRPr="00CE60D4" w:rsidRDefault="00C0636B" w:rsidP="001F72F1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A42B" w14:textId="77777777" w:rsidR="00C0636B" w:rsidRPr="00CE60D4" w:rsidRDefault="00C0636B" w:rsidP="001F72F1">
            <w:pPr>
              <w:pStyle w:val="TAL"/>
            </w:pPr>
            <w:r w:rsidRPr="00CE60D4">
              <w:t>GPRS timer 3</w:t>
            </w:r>
          </w:p>
          <w:p w14:paraId="4F5AFEC8" w14:textId="77777777" w:rsidR="00C0636B" w:rsidRPr="00CE60D4" w:rsidRDefault="00C0636B" w:rsidP="001F72F1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0D7A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04D2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BDBC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0636B" w:rsidRPr="005F7EB0" w14:paraId="0BF8359F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2608" w14:textId="77777777" w:rsidR="00C0636B" w:rsidRPr="00CE60D4" w:rsidRDefault="00C0636B" w:rsidP="001F72F1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CB89" w14:textId="77777777" w:rsidR="00C0636B" w:rsidRPr="004C33A6" w:rsidRDefault="00C0636B" w:rsidP="001F72F1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1D50" w14:textId="77777777" w:rsidR="00C0636B" w:rsidRPr="00CE60D4" w:rsidRDefault="00C0636B" w:rsidP="001F72F1">
            <w:pPr>
              <w:pStyle w:val="TAL"/>
            </w:pPr>
            <w:r w:rsidRPr="00CE60D4">
              <w:t>GPRS timer 2</w:t>
            </w:r>
          </w:p>
          <w:p w14:paraId="0CD8580A" w14:textId="77777777" w:rsidR="00C0636B" w:rsidRPr="00CE60D4" w:rsidRDefault="00C0636B" w:rsidP="001F72F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6202B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F5B9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BADD3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0636B" w:rsidRPr="005F7EB0" w14:paraId="29CB47D2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D08E" w14:textId="77777777" w:rsidR="00C0636B" w:rsidRPr="00CE60D4" w:rsidRDefault="00C0636B" w:rsidP="001F72F1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AF7B" w14:textId="77777777" w:rsidR="00C0636B" w:rsidRPr="00CE60D4" w:rsidRDefault="00C0636B" w:rsidP="001F72F1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B7A1" w14:textId="77777777" w:rsidR="00C0636B" w:rsidRPr="00CE60D4" w:rsidRDefault="00C0636B" w:rsidP="001F72F1">
            <w:pPr>
              <w:pStyle w:val="TAL"/>
            </w:pPr>
            <w:r w:rsidRPr="00CE60D4">
              <w:t>GPRS timer 2</w:t>
            </w:r>
          </w:p>
          <w:p w14:paraId="6BDF934C" w14:textId="77777777" w:rsidR="00C0636B" w:rsidRPr="00CE60D4" w:rsidRDefault="00C0636B" w:rsidP="001F72F1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B574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2417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776C" w14:textId="77777777" w:rsidR="00C0636B" w:rsidRPr="005F7EB0" w:rsidRDefault="00C0636B" w:rsidP="001F72F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0636B" w:rsidRPr="005F7EB0" w14:paraId="3A76C13F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181B" w14:textId="77777777" w:rsidR="00C0636B" w:rsidRPr="00CE60D4" w:rsidRDefault="00C0636B" w:rsidP="001F72F1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CB553" w14:textId="77777777" w:rsidR="00C0636B" w:rsidRPr="00CE60D4" w:rsidRDefault="00C0636B" w:rsidP="001F72F1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1230" w14:textId="77777777" w:rsidR="00C0636B" w:rsidRPr="00CE60D4" w:rsidRDefault="00C0636B" w:rsidP="001F72F1">
            <w:pPr>
              <w:pStyle w:val="TAL"/>
            </w:pPr>
            <w:r w:rsidRPr="00CE60D4">
              <w:t>Emergency number list</w:t>
            </w:r>
          </w:p>
          <w:p w14:paraId="26F77788" w14:textId="77777777" w:rsidR="00C0636B" w:rsidRPr="00CE60D4" w:rsidRDefault="00C0636B" w:rsidP="001F72F1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69CE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F606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3D7D" w14:textId="77777777" w:rsidR="00C0636B" w:rsidRPr="005F7EB0" w:rsidRDefault="00C0636B" w:rsidP="001F72F1">
            <w:pPr>
              <w:pStyle w:val="TAC"/>
            </w:pPr>
            <w:r w:rsidRPr="005F7EB0">
              <w:t>5-50</w:t>
            </w:r>
          </w:p>
        </w:tc>
      </w:tr>
      <w:tr w:rsidR="00C0636B" w:rsidRPr="005F7EB0" w14:paraId="5E689591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69BF" w14:textId="77777777" w:rsidR="00C0636B" w:rsidRPr="00CE60D4" w:rsidRDefault="00C0636B" w:rsidP="001F72F1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B8C0" w14:textId="77777777" w:rsidR="00C0636B" w:rsidRPr="00CE60D4" w:rsidRDefault="00C0636B" w:rsidP="001F72F1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D7B0A" w14:textId="77777777" w:rsidR="00C0636B" w:rsidRPr="00CE60D4" w:rsidRDefault="00C0636B" w:rsidP="001F72F1">
            <w:pPr>
              <w:pStyle w:val="TAL"/>
            </w:pPr>
            <w:r w:rsidRPr="00CE60D4">
              <w:t>Extended emergency number list</w:t>
            </w:r>
          </w:p>
          <w:p w14:paraId="12F5E795" w14:textId="77777777" w:rsidR="00C0636B" w:rsidRPr="00CE60D4" w:rsidRDefault="00C0636B" w:rsidP="001F72F1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F466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F2E0" w14:textId="77777777" w:rsidR="00C0636B" w:rsidRPr="005F7EB0" w:rsidRDefault="00C0636B" w:rsidP="001F72F1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764F2" w14:textId="77777777" w:rsidR="00C0636B" w:rsidRPr="005F7EB0" w:rsidRDefault="00C0636B" w:rsidP="001F72F1">
            <w:pPr>
              <w:pStyle w:val="TAC"/>
            </w:pPr>
            <w:r>
              <w:t>7-65538</w:t>
            </w:r>
          </w:p>
        </w:tc>
      </w:tr>
      <w:tr w:rsidR="00C0636B" w:rsidRPr="005F7EB0" w14:paraId="2152E717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CD0A" w14:textId="77777777" w:rsidR="00C0636B" w:rsidRPr="00CE60D4" w:rsidRDefault="00C0636B" w:rsidP="001F72F1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F205" w14:textId="77777777" w:rsidR="00C0636B" w:rsidRPr="00CE60D4" w:rsidRDefault="00C0636B" w:rsidP="001F72F1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672F" w14:textId="77777777" w:rsidR="00C0636B" w:rsidRPr="00CE60D4" w:rsidRDefault="00C0636B" w:rsidP="001F72F1">
            <w:pPr>
              <w:pStyle w:val="TAL"/>
            </w:pPr>
            <w:r w:rsidRPr="00CE60D4">
              <w:t>SOR transparent container</w:t>
            </w:r>
          </w:p>
          <w:p w14:paraId="4D9C46D9" w14:textId="77777777" w:rsidR="00C0636B" w:rsidRPr="00CE60D4" w:rsidRDefault="00C0636B" w:rsidP="001F72F1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C553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00D5" w14:textId="77777777" w:rsidR="00C0636B" w:rsidRPr="005F7EB0" w:rsidRDefault="00C0636B" w:rsidP="001F72F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B2A3" w14:textId="77777777" w:rsidR="00C0636B" w:rsidRPr="005F7EB0" w:rsidRDefault="00C0636B" w:rsidP="001F72F1">
            <w:pPr>
              <w:pStyle w:val="TAC"/>
            </w:pPr>
            <w:r>
              <w:t>20-n</w:t>
            </w:r>
          </w:p>
        </w:tc>
      </w:tr>
      <w:tr w:rsidR="00C0636B" w:rsidRPr="005F7EB0" w14:paraId="3632CB1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28F6" w14:textId="77777777" w:rsidR="00C0636B" w:rsidRPr="00CE60D4" w:rsidRDefault="00C0636B" w:rsidP="001F72F1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2369" w14:textId="77777777" w:rsidR="00C0636B" w:rsidRPr="00CE60D4" w:rsidRDefault="00C0636B" w:rsidP="001F72F1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35E7" w14:textId="77777777" w:rsidR="00C0636B" w:rsidRPr="00CE60D4" w:rsidRDefault="00C0636B" w:rsidP="001F72F1">
            <w:pPr>
              <w:pStyle w:val="TAL"/>
            </w:pPr>
            <w:r w:rsidRPr="00CE60D4">
              <w:t>EAP message</w:t>
            </w:r>
          </w:p>
          <w:p w14:paraId="3B37D90D" w14:textId="77777777" w:rsidR="00C0636B" w:rsidRPr="00CE60D4" w:rsidRDefault="00C0636B" w:rsidP="001F72F1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A468" w14:textId="77777777" w:rsidR="00C0636B" w:rsidRPr="005F7EB0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1E12" w14:textId="77777777" w:rsidR="00C0636B" w:rsidRPr="005F7EB0" w:rsidRDefault="00C0636B" w:rsidP="001F72F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6EC7" w14:textId="77777777" w:rsidR="00C0636B" w:rsidRPr="005F7EB0" w:rsidRDefault="00C0636B" w:rsidP="001F72F1">
            <w:pPr>
              <w:pStyle w:val="TAC"/>
            </w:pPr>
            <w:r w:rsidRPr="005F7EB0">
              <w:t>7-1503</w:t>
            </w:r>
          </w:p>
        </w:tc>
      </w:tr>
      <w:tr w:rsidR="00C0636B" w:rsidRPr="005F7EB0" w14:paraId="3546D91C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1D48" w14:textId="77777777" w:rsidR="00C0636B" w:rsidRPr="00CE60D4" w:rsidRDefault="00C0636B" w:rsidP="001F72F1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C4" w14:textId="77777777" w:rsidR="00C0636B" w:rsidRPr="00CE60D4" w:rsidRDefault="00C0636B" w:rsidP="001F72F1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552E" w14:textId="77777777" w:rsidR="00C0636B" w:rsidRPr="001344AD" w:rsidRDefault="00C0636B" w:rsidP="001F72F1">
            <w:pPr>
              <w:pStyle w:val="TAL"/>
            </w:pPr>
            <w:r w:rsidRPr="001344AD">
              <w:t>NSSAI inclusion mode</w:t>
            </w:r>
          </w:p>
          <w:p w14:paraId="6DD2894B" w14:textId="77777777" w:rsidR="00C0636B" w:rsidRPr="00CE60D4" w:rsidRDefault="00C0636B" w:rsidP="001F72F1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FC4E" w14:textId="77777777" w:rsidR="00C0636B" w:rsidRPr="005F7EB0" w:rsidRDefault="00C0636B" w:rsidP="001F72F1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1220" w14:textId="77777777" w:rsidR="00C0636B" w:rsidRPr="005F7EB0" w:rsidRDefault="00C0636B" w:rsidP="001F72F1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5501" w14:textId="77777777" w:rsidR="00C0636B" w:rsidRPr="005F7EB0" w:rsidRDefault="00C0636B" w:rsidP="001F72F1">
            <w:pPr>
              <w:pStyle w:val="TAC"/>
            </w:pPr>
            <w:r w:rsidRPr="001344AD">
              <w:t>1</w:t>
            </w:r>
          </w:p>
        </w:tc>
      </w:tr>
      <w:tr w:rsidR="00C0636B" w:rsidRPr="005F7EB0" w14:paraId="4A6FC51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E787" w14:textId="77777777" w:rsidR="00C0636B" w:rsidRPr="001344AD" w:rsidRDefault="00C0636B" w:rsidP="001F72F1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1684" w14:textId="77777777" w:rsidR="00C0636B" w:rsidRPr="001344AD" w:rsidRDefault="00C0636B" w:rsidP="001F72F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6BCA" w14:textId="77777777" w:rsidR="00C0636B" w:rsidRPr="005F7EB0" w:rsidRDefault="00C0636B" w:rsidP="001F72F1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8761A2B" w14:textId="77777777" w:rsidR="00C0636B" w:rsidRPr="001344AD" w:rsidRDefault="00C0636B" w:rsidP="001F72F1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E924" w14:textId="77777777" w:rsidR="00C0636B" w:rsidRPr="001344AD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FE25" w14:textId="77777777" w:rsidR="00C0636B" w:rsidRPr="001344AD" w:rsidRDefault="00C0636B" w:rsidP="001F72F1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92C8" w14:textId="77777777" w:rsidR="00C0636B" w:rsidRPr="001344AD" w:rsidRDefault="00C0636B" w:rsidP="001F72F1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C0636B" w:rsidRPr="005F7EB0" w14:paraId="6961D13D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F9A9" w14:textId="77777777" w:rsidR="00C0636B" w:rsidRDefault="00C0636B" w:rsidP="001F72F1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9DE2" w14:textId="77777777" w:rsidR="00C0636B" w:rsidRDefault="00C0636B" w:rsidP="001F72F1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F0F7" w14:textId="77777777" w:rsidR="00C0636B" w:rsidRDefault="00C0636B" w:rsidP="001F72F1">
            <w:pPr>
              <w:pStyle w:val="TAL"/>
            </w:pPr>
            <w:r>
              <w:t>5GS DRX parameters</w:t>
            </w:r>
          </w:p>
          <w:p w14:paraId="7C1D3C52" w14:textId="77777777" w:rsidR="00C0636B" w:rsidRDefault="00C0636B" w:rsidP="001F72F1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1B17" w14:textId="77777777" w:rsidR="00C0636B" w:rsidRPr="005F7EB0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FA3B" w14:textId="77777777" w:rsidR="00C0636B" w:rsidRPr="005F7EB0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B57BD" w14:textId="77777777" w:rsidR="00C0636B" w:rsidRPr="005F7EB0" w:rsidRDefault="00C0636B" w:rsidP="001F72F1">
            <w:pPr>
              <w:pStyle w:val="TAC"/>
            </w:pPr>
            <w:r>
              <w:t>3</w:t>
            </w:r>
          </w:p>
        </w:tc>
      </w:tr>
      <w:tr w:rsidR="00C0636B" w:rsidRPr="005F7EB0" w14:paraId="4BE846E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505D2" w14:textId="77777777" w:rsidR="00C0636B" w:rsidRDefault="00C0636B" w:rsidP="001F72F1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4260" w14:textId="77777777" w:rsidR="00C0636B" w:rsidRDefault="00C0636B" w:rsidP="001F72F1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24BB" w14:textId="77777777" w:rsidR="00C0636B" w:rsidRDefault="00C0636B" w:rsidP="001F72F1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6B5FB32" w14:textId="77777777" w:rsidR="00C0636B" w:rsidRDefault="00C0636B" w:rsidP="001F72F1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257CD" w14:textId="77777777" w:rsidR="00C0636B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1482" w14:textId="77777777" w:rsidR="00C0636B" w:rsidRDefault="00C0636B" w:rsidP="001F72F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B28B" w14:textId="77777777" w:rsidR="00C0636B" w:rsidRDefault="00C0636B" w:rsidP="001F72F1">
            <w:pPr>
              <w:pStyle w:val="TAC"/>
            </w:pPr>
            <w:r>
              <w:t>1</w:t>
            </w:r>
          </w:p>
        </w:tc>
      </w:tr>
      <w:tr w:rsidR="00C0636B" w14:paraId="290BBB9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3EB0C" w14:textId="77777777" w:rsidR="00C0636B" w:rsidRPr="00CE0AAA" w:rsidRDefault="00C0636B" w:rsidP="001F72F1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05E0" w14:textId="77777777" w:rsidR="00C0636B" w:rsidRDefault="00C0636B" w:rsidP="001F72F1">
            <w:pPr>
              <w:pStyle w:val="TAL"/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2609" w14:textId="77777777" w:rsidR="00C0636B" w:rsidRPr="00AF5D66" w:rsidRDefault="00C0636B" w:rsidP="001F72F1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 xml:space="preserve">EPS </w:t>
            </w:r>
            <w:proofErr w:type="spellStart"/>
            <w:r w:rsidRPr="00AF5D66">
              <w:rPr>
                <w:rFonts w:hint="eastAsia"/>
                <w:lang w:val="cs-CZ"/>
              </w:rPr>
              <w:t>bearer</w:t>
            </w:r>
            <w:proofErr w:type="spellEnd"/>
            <w:r w:rsidRPr="00AF5D66">
              <w:rPr>
                <w:lang w:val="cs-CZ"/>
              </w:rPr>
              <w:t xml:space="preserve"> </w:t>
            </w:r>
            <w:proofErr w:type="spellStart"/>
            <w:r w:rsidRPr="00AF5D66">
              <w:rPr>
                <w:lang w:val="cs-CZ"/>
              </w:rPr>
              <w:t>context</w:t>
            </w:r>
            <w:proofErr w:type="spellEnd"/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51EB01EF" w14:textId="77777777" w:rsidR="00C0636B" w:rsidRPr="00CE60D4" w:rsidRDefault="00C0636B" w:rsidP="001F72F1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FF6C" w14:textId="77777777" w:rsidR="00C0636B" w:rsidRPr="005F7EB0" w:rsidRDefault="00C0636B" w:rsidP="001F72F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4A4A8" w14:textId="77777777" w:rsidR="00C0636B" w:rsidRPr="005F7EB0" w:rsidRDefault="00C0636B" w:rsidP="001F72F1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9360" w14:textId="77777777" w:rsidR="00C0636B" w:rsidRPr="005F7EB0" w:rsidRDefault="00C0636B" w:rsidP="001F72F1">
            <w:pPr>
              <w:pStyle w:val="TAC"/>
            </w:pPr>
            <w:r w:rsidRPr="00CC0C94">
              <w:t>4</w:t>
            </w:r>
          </w:p>
        </w:tc>
      </w:tr>
      <w:tr w:rsidR="00C0636B" w14:paraId="7FE07C05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6BE6" w14:textId="77777777" w:rsidR="00C0636B" w:rsidRDefault="00C0636B" w:rsidP="001F72F1">
            <w:pPr>
              <w:pStyle w:val="TAL"/>
            </w:pPr>
            <w: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25AE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56DB" w14:textId="77777777" w:rsidR="00C0636B" w:rsidRPr="005E142F" w:rsidRDefault="00C0636B" w:rsidP="001F72F1">
            <w:pPr>
              <w:pStyle w:val="TAL"/>
            </w:pPr>
            <w:r w:rsidRPr="005E142F">
              <w:t>Extended DRX parameters</w:t>
            </w:r>
          </w:p>
          <w:p w14:paraId="0E7FF6D0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893" w14:textId="77777777" w:rsidR="00C0636B" w:rsidRDefault="00C0636B" w:rsidP="001F72F1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2663" w14:textId="77777777" w:rsidR="00C0636B" w:rsidRDefault="00C0636B" w:rsidP="001F72F1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8EE4" w14:textId="77777777" w:rsidR="00C0636B" w:rsidRDefault="00C0636B" w:rsidP="001F72F1">
            <w:pPr>
              <w:pStyle w:val="TAC"/>
            </w:pPr>
            <w:r w:rsidRPr="005E142F">
              <w:t>3</w:t>
            </w:r>
          </w:p>
        </w:tc>
      </w:tr>
      <w:tr w:rsidR="00C0636B" w14:paraId="04B69E14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B8B0" w14:textId="77777777" w:rsidR="00C0636B" w:rsidRPr="00F761B4" w:rsidRDefault="00C0636B" w:rsidP="001F72F1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25DC" w14:textId="77777777" w:rsidR="00C0636B" w:rsidRPr="005E142F" w:rsidRDefault="00C0636B" w:rsidP="001F72F1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2E4F" w14:textId="77777777" w:rsidR="00C0636B" w:rsidRDefault="00C0636B" w:rsidP="001F72F1">
            <w:pPr>
              <w:pStyle w:val="TAL"/>
            </w:pPr>
            <w:r>
              <w:t>GPRS timer 3</w:t>
            </w:r>
          </w:p>
          <w:p w14:paraId="3F4647D1" w14:textId="77777777" w:rsidR="00C0636B" w:rsidRPr="005E142F" w:rsidRDefault="00C0636B" w:rsidP="001F72F1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02D5" w14:textId="77777777" w:rsidR="00C0636B" w:rsidRPr="005E142F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5A0E" w14:textId="77777777" w:rsidR="00C0636B" w:rsidRPr="005E142F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9929" w14:textId="77777777" w:rsidR="00C0636B" w:rsidRPr="005E142F" w:rsidRDefault="00C0636B" w:rsidP="001F72F1">
            <w:pPr>
              <w:pStyle w:val="TAC"/>
            </w:pPr>
            <w:r>
              <w:t>3</w:t>
            </w:r>
          </w:p>
        </w:tc>
      </w:tr>
      <w:tr w:rsidR="00C0636B" w14:paraId="6AA0DA8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B131F" w14:textId="77777777" w:rsidR="00C0636B" w:rsidRPr="0069583E" w:rsidRDefault="00C0636B" w:rsidP="001F72F1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6C65" w14:textId="77777777" w:rsidR="00C0636B" w:rsidRPr="0069583E" w:rsidRDefault="00C0636B" w:rsidP="001F72F1">
            <w:pPr>
              <w:pStyle w:val="TAL"/>
            </w:pPr>
            <w:r w:rsidRPr="00252256">
              <w:rPr>
                <w:lang w:val="cs-CZ"/>
              </w:rPr>
              <w:t xml:space="preserve">T3448 </w:t>
            </w:r>
            <w:proofErr w:type="spellStart"/>
            <w:r w:rsidRPr="00252256">
              <w:rPr>
                <w:lang w:val="cs-CZ"/>
              </w:rPr>
              <w:t>value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03A54" w14:textId="77777777" w:rsidR="00C0636B" w:rsidRPr="00252256" w:rsidRDefault="00C0636B" w:rsidP="001F72F1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</w:t>
            </w:r>
            <w:proofErr w:type="spellStart"/>
            <w:r w:rsidRPr="00252256">
              <w:rPr>
                <w:lang w:val="cs-CZ"/>
              </w:rPr>
              <w:t>timer</w:t>
            </w:r>
            <w:proofErr w:type="spellEnd"/>
            <w:r w:rsidRPr="00252256">
              <w:rPr>
                <w:lang w:val="cs-CZ"/>
              </w:rPr>
              <w:t xml:space="preserve"> </w:t>
            </w:r>
            <w:r>
              <w:rPr>
                <w:lang w:val="cs-CZ"/>
              </w:rPr>
              <w:t>2</w:t>
            </w:r>
          </w:p>
          <w:p w14:paraId="770A87F9" w14:textId="77777777" w:rsidR="00C0636B" w:rsidRDefault="00C0636B" w:rsidP="001F72F1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4507" w14:textId="77777777" w:rsidR="00C0636B" w:rsidRDefault="00C0636B" w:rsidP="001F72F1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B32" w14:textId="77777777" w:rsidR="00C0636B" w:rsidRDefault="00C0636B" w:rsidP="001F72F1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3E76" w14:textId="77777777" w:rsidR="00C0636B" w:rsidRDefault="00C0636B" w:rsidP="001F72F1">
            <w:pPr>
              <w:pStyle w:val="TAC"/>
            </w:pPr>
            <w:r w:rsidRPr="00252256">
              <w:t>3</w:t>
            </w:r>
          </w:p>
        </w:tc>
      </w:tr>
      <w:tr w:rsidR="00C0636B" w14:paraId="2D1CD8D7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6170" w14:textId="77777777" w:rsidR="00C0636B" w:rsidRPr="00E4016B" w:rsidRDefault="00C0636B" w:rsidP="001F72F1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D616" w14:textId="77777777" w:rsidR="00C0636B" w:rsidRPr="00252256" w:rsidRDefault="00C0636B" w:rsidP="001F72F1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E002" w14:textId="77777777" w:rsidR="00C0636B" w:rsidRPr="00CE60D4" w:rsidRDefault="00C0636B" w:rsidP="001F72F1">
            <w:pPr>
              <w:pStyle w:val="TAL"/>
            </w:pPr>
            <w:r w:rsidRPr="00CE60D4">
              <w:t>GPRS timer 3</w:t>
            </w:r>
          </w:p>
          <w:p w14:paraId="1E929AA6" w14:textId="77777777" w:rsidR="00C0636B" w:rsidRPr="00252256" w:rsidRDefault="00C0636B" w:rsidP="001F72F1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397AF" w14:textId="77777777" w:rsidR="00C0636B" w:rsidRPr="00252256" w:rsidRDefault="00C0636B" w:rsidP="001F72F1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1C6C" w14:textId="77777777" w:rsidR="00C0636B" w:rsidRPr="00252256" w:rsidRDefault="00C0636B" w:rsidP="001F72F1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1ADA" w14:textId="77777777" w:rsidR="00C0636B" w:rsidRPr="00252256" w:rsidRDefault="00C0636B" w:rsidP="001F72F1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0636B" w14:paraId="4ADB6273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7A0F" w14:textId="77777777" w:rsidR="00C0636B" w:rsidRPr="00D11CDE" w:rsidRDefault="00C0636B" w:rsidP="001F72F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7602" w14:textId="77777777" w:rsidR="00C0636B" w:rsidRDefault="00C0636B" w:rsidP="001F72F1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D510" w14:textId="77777777" w:rsidR="00C0636B" w:rsidRDefault="00C0636B" w:rsidP="001F72F1">
            <w:pPr>
              <w:pStyle w:val="TAL"/>
            </w:pPr>
            <w:r>
              <w:t>UE radio capability ID</w:t>
            </w:r>
          </w:p>
          <w:p w14:paraId="6ACB9257" w14:textId="77777777" w:rsidR="00C0636B" w:rsidRPr="00CE60D4" w:rsidRDefault="00C0636B" w:rsidP="001F72F1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F10B" w14:textId="77777777" w:rsidR="00C0636B" w:rsidRPr="005F7EB0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F9F4" w14:textId="77777777" w:rsidR="00C0636B" w:rsidRPr="005F7EB0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E001" w14:textId="77777777" w:rsidR="00C0636B" w:rsidRPr="005F7EB0" w:rsidRDefault="00C0636B" w:rsidP="001F72F1">
            <w:pPr>
              <w:pStyle w:val="TAC"/>
            </w:pPr>
            <w:r>
              <w:t>3-n</w:t>
            </w:r>
          </w:p>
        </w:tc>
      </w:tr>
      <w:tr w:rsidR="00C0636B" w14:paraId="34251310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B8AE" w14:textId="77777777" w:rsidR="00C0636B" w:rsidRPr="00767715" w:rsidRDefault="00C0636B" w:rsidP="001F72F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E26C" w14:textId="77777777" w:rsidR="00C0636B" w:rsidRDefault="00C0636B" w:rsidP="001F72F1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22B3" w14:textId="77777777" w:rsidR="00C0636B" w:rsidRPr="00E70E20" w:rsidRDefault="00C0636B" w:rsidP="001F72F1">
            <w:pPr>
              <w:pStyle w:val="TAL"/>
            </w:pPr>
            <w:r w:rsidRPr="00E70E20">
              <w:t>UE radio capability ID deletion indication</w:t>
            </w:r>
          </w:p>
          <w:p w14:paraId="487C0238" w14:textId="77777777" w:rsidR="00C0636B" w:rsidRDefault="00C0636B" w:rsidP="001F72F1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E0C56" w14:textId="77777777" w:rsidR="00C0636B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31F6" w14:textId="77777777" w:rsidR="00C0636B" w:rsidRDefault="00C0636B" w:rsidP="001F72F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615D" w14:textId="77777777" w:rsidR="00C0636B" w:rsidRDefault="00C0636B" w:rsidP="001F72F1">
            <w:pPr>
              <w:pStyle w:val="TAC"/>
            </w:pPr>
            <w:r>
              <w:t>1</w:t>
            </w:r>
          </w:p>
        </w:tc>
      </w:tr>
      <w:tr w:rsidR="00C0636B" w14:paraId="70C7F17C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2455" w14:textId="77777777" w:rsidR="00C0636B" w:rsidRDefault="00C0636B" w:rsidP="001F72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8A5A" w14:textId="77777777" w:rsidR="00C0636B" w:rsidRDefault="00C0636B" w:rsidP="001F72F1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5E62" w14:textId="77777777" w:rsidR="00C0636B" w:rsidRPr="00CE60D4" w:rsidRDefault="00C0636B" w:rsidP="001F72F1">
            <w:pPr>
              <w:pStyle w:val="TAL"/>
            </w:pPr>
            <w:r w:rsidRPr="00CE60D4">
              <w:t>NSSAI</w:t>
            </w:r>
          </w:p>
          <w:p w14:paraId="0884BE94" w14:textId="77777777" w:rsidR="00C0636B" w:rsidRDefault="00C0636B" w:rsidP="001F72F1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F999" w14:textId="77777777" w:rsidR="00C0636B" w:rsidRDefault="00C0636B" w:rsidP="001F72F1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4783" w14:textId="77777777" w:rsidR="00C0636B" w:rsidRDefault="00C0636B" w:rsidP="001F72F1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39C5" w14:textId="77777777" w:rsidR="00C0636B" w:rsidRDefault="00C0636B" w:rsidP="001F72F1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C0636B" w14:paraId="04250C0C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27B8" w14:textId="77777777" w:rsidR="00C0636B" w:rsidRDefault="00C0636B" w:rsidP="001F72F1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8997C" w14:textId="77777777" w:rsidR="00C0636B" w:rsidRDefault="00C0636B" w:rsidP="001F72F1">
            <w:pPr>
              <w:pStyle w:val="TAL"/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E325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proofErr w:type="spellStart"/>
            <w:r w:rsidRPr="00CC0C94">
              <w:rPr>
                <w:lang w:val="cs-CZ"/>
              </w:rPr>
              <w:t>Ciphering</w:t>
            </w:r>
            <w:proofErr w:type="spellEnd"/>
            <w:r w:rsidRPr="00CC0C94">
              <w:rPr>
                <w:lang w:val="cs-CZ"/>
              </w:rPr>
              <w:t xml:space="preserve"> </w:t>
            </w:r>
            <w:proofErr w:type="spellStart"/>
            <w:r w:rsidRPr="00CC0C94">
              <w:rPr>
                <w:lang w:val="cs-CZ"/>
              </w:rPr>
              <w:t>key</w:t>
            </w:r>
            <w:proofErr w:type="spellEnd"/>
            <w:r w:rsidRPr="00CC0C94">
              <w:rPr>
                <w:lang w:val="cs-CZ"/>
              </w:rPr>
              <w:t xml:space="preserve"> data</w:t>
            </w:r>
          </w:p>
          <w:p w14:paraId="241AC5A7" w14:textId="77777777" w:rsidR="00C0636B" w:rsidRPr="00CE60D4" w:rsidRDefault="00C0636B" w:rsidP="001F72F1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6EE3" w14:textId="77777777" w:rsidR="00C0636B" w:rsidRPr="005F7EB0" w:rsidRDefault="00C0636B" w:rsidP="001F72F1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BE6D" w14:textId="77777777" w:rsidR="00C0636B" w:rsidRPr="005F7EB0" w:rsidRDefault="00C0636B" w:rsidP="001F72F1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D2BC6" w14:textId="77777777" w:rsidR="00C0636B" w:rsidRPr="005F7EB0" w:rsidRDefault="00C0636B" w:rsidP="001F72F1">
            <w:pPr>
              <w:pStyle w:val="TAC"/>
            </w:pPr>
            <w:r>
              <w:t>34-n</w:t>
            </w:r>
          </w:p>
        </w:tc>
      </w:tr>
      <w:tr w:rsidR="00C0636B" w14:paraId="1C29E30A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D5EB" w14:textId="77777777" w:rsidR="00C0636B" w:rsidRDefault="00C0636B" w:rsidP="001F72F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5CA2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7889" w14:textId="77777777" w:rsidR="00C0636B" w:rsidRPr="008E342A" w:rsidRDefault="00C0636B" w:rsidP="001F72F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C3CF6C3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36C43" w14:textId="77777777" w:rsidR="00C0636B" w:rsidRPr="00CC0C94" w:rsidRDefault="00C0636B" w:rsidP="001F72F1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FC84" w14:textId="77777777" w:rsidR="00C0636B" w:rsidRPr="00CC0C94" w:rsidRDefault="00C0636B" w:rsidP="001F72F1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13F1" w14:textId="77777777" w:rsidR="00C0636B" w:rsidRDefault="00C0636B" w:rsidP="001F72F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C0636B" w14:paraId="4B47A8C8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ABFC" w14:textId="77777777" w:rsidR="00C0636B" w:rsidRDefault="00C0636B" w:rsidP="001F72F1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A29C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2020" w14:textId="77777777" w:rsidR="00C0636B" w:rsidRDefault="00C0636B" w:rsidP="001F72F1">
            <w:pPr>
              <w:pStyle w:val="TAL"/>
              <w:rPr>
                <w:lang w:val="cs-CZ"/>
              </w:rPr>
            </w:pPr>
            <w:proofErr w:type="spellStart"/>
            <w:r>
              <w:rPr>
                <w:lang w:val="cs-CZ"/>
              </w:rPr>
              <w:t>Truncated</w:t>
            </w:r>
            <w:proofErr w:type="spellEnd"/>
            <w:r>
              <w:rPr>
                <w:lang w:val="cs-CZ"/>
              </w:rPr>
              <w:t xml:space="preserve"> 5G-S-TMSI </w:t>
            </w:r>
            <w:proofErr w:type="spellStart"/>
            <w:r>
              <w:rPr>
                <w:lang w:val="cs-CZ"/>
              </w:rPr>
              <w:t>c</w:t>
            </w:r>
            <w:r w:rsidRPr="00132E91">
              <w:rPr>
                <w:lang w:val="cs-CZ"/>
              </w:rPr>
              <w:t>onfiguration</w:t>
            </w:r>
            <w:proofErr w:type="spellEnd"/>
          </w:p>
          <w:p w14:paraId="70714337" w14:textId="77777777" w:rsidR="00C0636B" w:rsidRPr="00CC0C94" w:rsidRDefault="00C0636B" w:rsidP="001F72F1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7BC8" w14:textId="77777777" w:rsidR="00C0636B" w:rsidRPr="00CC0C94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8996" w14:textId="77777777" w:rsidR="00C0636B" w:rsidRPr="00CC0C94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28D7" w14:textId="77777777" w:rsidR="00C0636B" w:rsidRDefault="00C0636B" w:rsidP="001F72F1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C0636B" w14:paraId="14489868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D10F" w14:textId="77777777" w:rsidR="00C0636B" w:rsidRPr="00215B69" w:rsidRDefault="00C0636B" w:rsidP="001F72F1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DC1B" w14:textId="77777777" w:rsidR="00C0636B" w:rsidRDefault="00C0636B" w:rsidP="001F72F1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BF5D" w14:textId="77777777" w:rsidR="00C0636B" w:rsidRPr="00CC0C94" w:rsidRDefault="00C0636B" w:rsidP="001F72F1">
            <w:pPr>
              <w:pStyle w:val="TAL"/>
            </w:pPr>
            <w:r w:rsidRPr="00DC549F">
              <w:t>WUS assistance information</w:t>
            </w:r>
          </w:p>
          <w:p w14:paraId="6FAC3E88" w14:textId="77777777" w:rsidR="00C0636B" w:rsidRDefault="00C0636B" w:rsidP="001F72F1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7C8E3" w14:textId="77777777" w:rsidR="00C0636B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9272" w14:textId="77777777" w:rsidR="00C0636B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DB0E" w14:textId="77777777" w:rsidR="00C0636B" w:rsidRDefault="00C0636B" w:rsidP="001F72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C0636B" w14:paraId="25AE8DB3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B999C" w14:textId="77777777" w:rsidR="00C0636B" w:rsidRDefault="00C0636B" w:rsidP="001F72F1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C89F" w14:textId="77777777" w:rsidR="00C0636B" w:rsidRDefault="00C0636B" w:rsidP="001F72F1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3229" w14:textId="77777777" w:rsidR="00C0636B" w:rsidRPr="001A2D6F" w:rsidRDefault="00C0636B" w:rsidP="001F72F1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64AA23C9" w14:textId="77777777" w:rsidR="00C0636B" w:rsidRPr="00CF661E" w:rsidRDefault="00C0636B" w:rsidP="001F72F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CE80" w14:textId="77777777" w:rsidR="00C0636B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E07B4" w14:textId="77777777" w:rsidR="00C0636B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39F7" w14:textId="77777777" w:rsidR="00C0636B" w:rsidRDefault="00C0636B" w:rsidP="001F72F1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C0636B" w14:paraId="542FF7A2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E51E" w14:textId="77777777" w:rsidR="00C0636B" w:rsidRDefault="00C0636B" w:rsidP="001F72F1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889E" w14:textId="77777777" w:rsidR="00C0636B" w:rsidRDefault="00C0636B" w:rsidP="001F72F1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CB46" w14:textId="77777777" w:rsidR="00C0636B" w:rsidRDefault="00C0636B" w:rsidP="001F72F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3D3C06E9" w14:textId="77777777" w:rsidR="00C0636B" w:rsidRPr="001A2D6F" w:rsidRDefault="00C0636B" w:rsidP="001F72F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F841" w14:textId="77777777" w:rsidR="00C0636B" w:rsidRDefault="00C0636B" w:rsidP="001F72F1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A6C2" w14:textId="77777777" w:rsidR="00C0636B" w:rsidRDefault="00C0636B" w:rsidP="001F72F1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55D1" w14:textId="77777777" w:rsidR="00C0636B" w:rsidRDefault="00C0636B" w:rsidP="001F72F1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C0636B" w14:paraId="40D708B4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F158" w14:textId="77777777" w:rsidR="00C0636B" w:rsidRDefault="00C0636B" w:rsidP="001F72F1">
            <w:pPr>
              <w:pStyle w:val="TAL"/>
              <w:rPr>
                <w:lang w:val="fr-FR"/>
              </w:rPr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A199" w14:textId="77777777" w:rsidR="00C0636B" w:rsidRDefault="00C0636B" w:rsidP="001F72F1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4240" w14:textId="77777777" w:rsidR="00C0636B" w:rsidRPr="0030007F" w:rsidRDefault="00C0636B" w:rsidP="001F72F1">
            <w:pPr>
              <w:pStyle w:val="TAL"/>
            </w:pPr>
            <w:r w:rsidRPr="0030007F">
              <w:t>Service-level-AA container</w:t>
            </w:r>
          </w:p>
          <w:p w14:paraId="3E0458A8" w14:textId="77777777" w:rsidR="00C0636B" w:rsidRDefault="00C0636B" w:rsidP="001F72F1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02D7" w14:textId="77777777" w:rsidR="00C0636B" w:rsidRDefault="00C0636B" w:rsidP="001F72F1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DBD5" w14:textId="77777777" w:rsidR="00C0636B" w:rsidRDefault="00C0636B" w:rsidP="001F72F1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392C" w14:textId="77777777" w:rsidR="00C0636B" w:rsidRDefault="00C0636B" w:rsidP="001F72F1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C0636B" w14:paraId="7D1A8AA4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B251" w14:textId="77777777" w:rsidR="00C0636B" w:rsidRDefault="00C0636B" w:rsidP="001F72F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8780" w14:textId="77777777" w:rsidR="00C0636B" w:rsidRPr="0030007F" w:rsidRDefault="00C0636B" w:rsidP="001F72F1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E435" w14:textId="77777777" w:rsidR="00C0636B" w:rsidRDefault="00C0636B" w:rsidP="001F72F1">
            <w:pPr>
              <w:pStyle w:val="TAL"/>
            </w:pPr>
            <w:r>
              <w:t>PEIPS assistance information</w:t>
            </w:r>
          </w:p>
          <w:p w14:paraId="43E7B3A0" w14:textId="77777777" w:rsidR="00C0636B" w:rsidRPr="0030007F" w:rsidRDefault="00C0636B" w:rsidP="001F72F1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E0F6" w14:textId="77777777" w:rsidR="00C0636B" w:rsidRPr="0030007F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CFD0E" w14:textId="77777777" w:rsidR="00C0636B" w:rsidRPr="0058712B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EB10" w14:textId="77777777" w:rsidR="00C0636B" w:rsidRPr="0058712B" w:rsidRDefault="00C0636B" w:rsidP="001F72F1">
            <w:pPr>
              <w:pStyle w:val="TAC"/>
            </w:pPr>
            <w:r>
              <w:t>3-n</w:t>
            </w:r>
          </w:p>
        </w:tc>
      </w:tr>
      <w:tr w:rsidR="00C0636B" w14:paraId="4D4BCA7E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0DE" w14:textId="77777777" w:rsidR="00C0636B" w:rsidRDefault="00C0636B" w:rsidP="001F72F1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F843" w14:textId="77777777" w:rsidR="00C0636B" w:rsidRDefault="00C0636B" w:rsidP="001F72F1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06AB" w14:textId="77777777" w:rsidR="00C0636B" w:rsidRDefault="00C0636B" w:rsidP="001F72F1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4DCDB047" w14:textId="77777777" w:rsidR="00C0636B" w:rsidRDefault="00C0636B" w:rsidP="001F72F1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6BAF" w14:textId="77777777" w:rsidR="00C0636B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F4E3" w14:textId="77777777" w:rsidR="00C0636B" w:rsidRDefault="00C0636B" w:rsidP="001F72F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79E9" w14:textId="77777777" w:rsidR="00C0636B" w:rsidRDefault="00C0636B" w:rsidP="001F72F1">
            <w:pPr>
              <w:pStyle w:val="TAC"/>
            </w:pPr>
            <w:r>
              <w:t>3</w:t>
            </w:r>
          </w:p>
        </w:tc>
      </w:tr>
      <w:tr w:rsidR="00C0636B" w14:paraId="09A6CF85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1E5C" w14:textId="77777777" w:rsidR="00C0636B" w:rsidRDefault="00C0636B" w:rsidP="001F72F1">
            <w:pPr>
              <w:pStyle w:val="TAL"/>
              <w:rPr>
                <w:lang w:eastAsia="zh-CN"/>
              </w:rPr>
            </w:pPr>
            <w: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A06B" w14:textId="77777777" w:rsidR="00C0636B" w:rsidRDefault="00C0636B" w:rsidP="001F72F1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D90D" w14:textId="77777777" w:rsidR="00C0636B" w:rsidRPr="00EC66BC" w:rsidRDefault="00C0636B" w:rsidP="001F72F1">
            <w:pPr>
              <w:pStyle w:val="TAL"/>
            </w:pPr>
            <w:r w:rsidRPr="00EC66BC">
              <w:t>NSSRG information</w:t>
            </w:r>
          </w:p>
          <w:p w14:paraId="20E699B2" w14:textId="77777777" w:rsidR="00C0636B" w:rsidRDefault="00C0636B" w:rsidP="001F72F1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1090" w14:textId="77777777" w:rsidR="00C0636B" w:rsidRDefault="00C0636B" w:rsidP="001F72F1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486C" w14:textId="77777777" w:rsidR="00C0636B" w:rsidRDefault="00C0636B" w:rsidP="001F72F1">
            <w:pPr>
              <w:pStyle w:val="TAC"/>
            </w:pPr>
            <w:r w:rsidRPr="00EC66B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9FE1F" w14:textId="77777777" w:rsidR="00C0636B" w:rsidRDefault="00C0636B" w:rsidP="001F72F1">
            <w:pPr>
              <w:pStyle w:val="TAC"/>
            </w:pPr>
            <w:r w:rsidRPr="00EC66BC">
              <w:t>TBD</w:t>
            </w:r>
          </w:p>
        </w:tc>
      </w:tr>
      <w:tr w:rsidR="00C0636B" w14:paraId="2356470C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D624" w14:textId="77777777" w:rsidR="00C0636B" w:rsidRPr="00EC66BC" w:rsidRDefault="00C0636B" w:rsidP="001F72F1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FF16" w14:textId="77777777" w:rsidR="00C0636B" w:rsidRPr="00EC66BC" w:rsidRDefault="00C0636B" w:rsidP="001F72F1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F14B" w14:textId="77777777" w:rsidR="00C0636B" w:rsidRDefault="00C0636B" w:rsidP="001F72F1">
            <w:pPr>
              <w:pStyle w:val="TAL"/>
            </w:pPr>
            <w:r>
              <w:t xml:space="preserve">Registration </w:t>
            </w:r>
            <w:proofErr w:type="gramStart"/>
            <w:r>
              <w:t>wait</w:t>
            </w:r>
            <w:proofErr w:type="gramEnd"/>
            <w:r>
              <w:t xml:space="preserve"> range</w:t>
            </w:r>
          </w:p>
          <w:p w14:paraId="545D9F4A" w14:textId="77777777" w:rsidR="00C0636B" w:rsidRPr="00EC66BC" w:rsidRDefault="00C0636B" w:rsidP="001F72F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4B9F1" w14:textId="77777777" w:rsidR="00C0636B" w:rsidRPr="00EC66BC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2724" w14:textId="77777777" w:rsidR="00C0636B" w:rsidRPr="00EC66BC" w:rsidRDefault="00C0636B" w:rsidP="001F72F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930E" w14:textId="77777777" w:rsidR="00C0636B" w:rsidRPr="00EC66BC" w:rsidRDefault="00C0636B" w:rsidP="001F72F1">
            <w:pPr>
              <w:pStyle w:val="TAC"/>
            </w:pPr>
            <w:r>
              <w:t>4</w:t>
            </w:r>
          </w:p>
        </w:tc>
      </w:tr>
      <w:tr w:rsidR="00C0636B" w14:paraId="76C80471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4B5C" w14:textId="77777777" w:rsidR="00C0636B" w:rsidRPr="00EC66BC" w:rsidRDefault="00C0636B" w:rsidP="001F72F1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E483" w14:textId="77777777" w:rsidR="00C0636B" w:rsidRPr="00EC66BC" w:rsidRDefault="00C0636B" w:rsidP="001F72F1">
            <w:pPr>
              <w:pStyle w:val="TAL"/>
            </w:pPr>
            <w:r>
              <w:t xml:space="preserve">Disaster </w:t>
            </w:r>
            <w:proofErr w:type="gramStart"/>
            <w:r>
              <w:t>return</w:t>
            </w:r>
            <w:proofErr w:type="gramEnd"/>
            <w:r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63221" w14:textId="77777777" w:rsidR="00C0636B" w:rsidRDefault="00C0636B" w:rsidP="001F72F1">
            <w:pPr>
              <w:pStyle w:val="TAL"/>
            </w:pPr>
            <w:r>
              <w:t xml:space="preserve">Registration </w:t>
            </w:r>
            <w:proofErr w:type="gramStart"/>
            <w:r>
              <w:t>wait</w:t>
            </w:r>
            <w:proofErr w:type="gramEnd"/>
            <w:r>
              <w:t xml:space="preserve"> range</w:t>
            </w:r>
          </w:p>
          <w:p w14:paraId="1DCE1334" w14:textId="77777777" w:rsidR="00C0636B" w:rsidRPr="00EC66BC" w:rsidRDefault="00C0636B" w:rsidP="001F72F1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7076" w14:textId="77777777" w:rsidR="00C0636B" w:rsidRPr="00EC66BC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05AE" w14:textId="77777777" w:rsidR="00C0636B" w:rsidRPr="00EC66BC" w:rsidRDefault="00C0636B" w:rsidP="001F72F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CC17F" w14:textId="77777777" w:rsidR="00C0636B" w:rsidRPr="00EC66BC" w:rsidRDefault="00C0636B" w:rsidP="001F72F1">
            <w:pPr>
              <w:pStyle w:val="TAC"/>
            </w:pPr>
            <w:r>
              <w:t>4</w:t>
            </w:r>
          </w:p>
        </w:tc>
      </w:tr>
      <w:tr w:rsidR="00C0636B" w14:paraId="01D799F5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650C" w14:textId="77777777" w:rsidR="00C0636B" w:rsidRPr="00EC66BC" w:rsidRDefault="00C0636B" w:rsidP="001F72F1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8341" w14:textId="77777777" w:rsidR="00C0636B" w:rsidRPr="00EC66BC" w:rsidRDefault="00C0636B" w:rsidP="001F72F1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453B" w14:textId="77777777" w:rsidR="00C0636B" w:rsidRDefault="00C0636B" w:rsidP="001F72F1">
            <w:pPr>
              <w:pStyle w:val="TAL"/>
            </w:pPr>
            <w:r>
              <w:t xml:space="preserve">List of PLMNs to be used in disaster </w:t>
            </w:r>
            <w:proofErr w:type="gramStart"/>
            <w:r>
              <w:t>condition</w:t>
            </w:r>
            <w:proofErr w:type="gramEnd"/>
          </w:p>
          <w:p w14:paraId="2F98C280" w14:textId="77777777" w:rsidR="00C0636B" w:rsidRPr="00EC66BC" w:rsidRDefault="00C0636B" w:rsidP="001F72F1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68B7" w14:textId="77777777" w:rsidR="00C0636B" w:rsidRPr="00EC66BC" w:rsidRDefault="00C0636B" w:rsidP="001F72F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0182" w14:textId="77777777" w:rsidR="00C0636B" w:rsidRPr="00EC66BC" w:rsidRDefault="00C0636B" w:rsidP="001F72F1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A794" w14:textId="77777777" w:rsidR="00C0636B" w:rsidRPr="00EC66BC" w:rsidRDefault="00C0636B" w:rsidP="001F72F1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C0636B" w14:paraId="0D002CF1" w14:textId="77777777" w:rsidTr="001F72F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071C" w14:textId="1CF24E3A" w:rsidR="00C0636B" w:rsidRPr="00C0636B" w:rsidRDefault="00C0636B" w:rsidP="00C0636B">
            <w:pPr>
              <w:pStyle w:val="TAL"/>
              <w:rPr>
                <w:highlight w:val="yellow"/>
              </w:rPr>
            </w:pPr>
            <w:r w:rsidRPr="00C0636B">
              <w:rPr>
                <w:highlight w:val="yellow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852D" w14:textId="4F173FC6" w:rsidR="00C0636B" w:rsidRPr="00C0636B" w:rsidRDefault="00C0636B" w:rsidP="00C0636B">
            <w:pPr>
              <w:pStyle w:val="TAL"/>
              <w:rPr>
                <w:highlight w:val="yellow"/>
              </w:rPr>
            </w:pPr>
            <w:r w:rsidRPr="00C0636B">
              <w:rPr>
                <w:highlight w:val="yellow"/>
              </w:rPr>
              <w:t>List of decommis</w:t>
            </w:r>
            <w:r>
              <w:rPr>
                <w:highlight w:val="yellow"/>
              </w:rPr>
              <w:t>s</w:t>
            </w:r>
            <w:r w:rsidRPr="00C0636B">
              <w:rPr>
                <w:highlight w:val="yellow"/>
              </w:rPr>
              <w:t>ioned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FE8A" w14:textId="09006A62" w:rsidR="00C0636B" w:rsidRPr="00C0636B" w:rsidRDefault="00C0636B" w:rsidP="00C0636B">
            <w:pPr>
              <w:pStyle w:val="TAL"/>
              <w:rPr>
                <w:highlight w:val="yellow"/>
              </w:rPr>
            </w:pPr>
            <w:r w:rsidRPr="00C0636B">
              <w:rPr>
                <w:highlight w:val="yellow"/>
              </w:rPr>
              <w:t xml:space="preserve">List of </w:t>
            </w:r>
            <w:proofErr w:type="spellStart"/>
            <w:r w:rsidRPr="00C0636B">
              <w:rPr>
                <w:highlight w:val="yellow"/>
              </w:rPr>
              <w:t>decommisioned</w:t>
            </w:r>
            <w:proofErr w:type="spellEnd"/>
            <w:r w:rsidRPr="00C0636B">
              <w:rPr>
                <w:highlight w:val="yellow"/>
              </w:rPr>
              <w:t xml:space="preserve"> PLMNs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E341" w14:textId="1289D755" w:rsidR="00C0636B" w:rsidRPr="00C0636B" w:rsidRDefault="00C0636B" w:rsidP="00C0636B">
            <w:pPr>
              <w:pStyle w:val="TAC"/>
              <w:rPr>
                <w:highlight w:val="yellow"/>
              </w:rPr>
            </w:pPr>
            <w:r w:rsidRPr="00C0636B">
              <w:rPr>
                <w:highlight w:val="yellow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F67A" w14:textId="6D56CED2" w:rsidR="00C0636B" w:rsidRPr="00C0636B" w:rsidRDefault="00C0636B" w:rsidP="00C0636B">
            <w:pPr>
              <w:pStyle w:val="TAC"/>
              <w:rPr>
                <w:highlight w:val="yellow"/>
              </w:rPr>
            </w:pPr>
            <w:r w:rsidRPr="00C0636B">
              <w:rPr>
                <w:highlight w:val="yellow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7332" w14:textId="213366CD" w:rsidR="00C0636B" w:rsidRPr="00C0636B" w:rsidRDefault="00C0636B" w:rsidP="00C0636B">
            <w:pPr>
              <w:pStyle w:val="TAC"/>
              <w:rPr>
                <w:highlight w:val="yellow"/>
              </w:rPr>
            </w:pPr>
            <w:r w:rsidRPr="00C0636B">
              <w:rPr>
                <w:highlight w:val="yellow"/>
              </w:rPr>
              <w:t>2-n</w:t>
            </w:r>
          </w:p>
        </w:tc>
      </w:tr>
    </w:tbl>
    <w:p w14:paraId="143C128B" w14:textId="498FA6DB" w:rsidR="008931BB" w:rsidRPr="00D31179" w:rsidRDefault="008931BB" w:rsidP="008931BB">
      <w:pPr>
        <w:pStyle w:val="EditorsNote"/>
        <w:ind w:left="0" w:firstLine="0"/>
        <w:rPr>
          <w:color w:val="auto"/>
        </w:rPr>
      </w:pPr>
    </w:p>
    <w:p w14:paraId="1DCD4672" w14:textId="77777777" w:rsidR="00D31179" w:rsidRDefault="00D31179" w:rsidP="00D31179">
      <w:pPr>
        <w:pStyle w:val="Heading3"/>
      </w:pPr>
      <w:r>
        <w:t>5.y.3</w:t>
      </w:r>
      <w:r>
        <w:tab/>
        <w:t>Evaluation</w:t>
      </w:r>
      <w:bookmarkEnd w:id="10"/>
    </w:p>
    <w:p w14:paraId="5901780B" w14:textId="1474DED7" w:rsidR="00C0636B" w:rsidRPr="00C0636B" w:rsidRDefault="00C0636B" w:rsidP="00C0636B">
      <w:pPr>
        <w:pStyle w:val="EditorsNote"/>
        <w:ind w:left="0" w:firstLine="0"/>
        <w:rPr>
          <w:color w:val="000000" w:themeColor="text1"/>
        </w:rPr>
      </w:pPr>
      <w:r w:rsidRPr="00C0636B">
        <w:rPr>
          <w:color w:val="000000" w:themeColor="text1"/>
        </w:rPr>
        <w:t>TBD</w:t>
      </w:r>
    </w:p>
    <w:bookmarkEnd w:id="1"/>
    <w:bookmarkEnd w:id="2"/>
    <w:bookmarkEnd w:id="3"/>
    <w:bookmarkEnd w:id="4"/>
    <w:bookmarkEnd w:id="5"/>
    <w:bookmarkEnd w:id="6"/>
    <w:p w14:paraId="221DD9C4" w14:textId="1A430452" w:rsidR="00F2159F" w:rsidRPr="00E529B7" w:rsidRDefault="00F2159F" w:rsidP="00D31179">
      <w:pPr>
        <w:pStyle w:val="Heading3"/>
        <w:ind w:left="0" w:firstLine="0"/>
        <w:rPr>
          <w:rStyle w:val="eop"/>
          <w:color w:val="000000" w:themeColor="text1"/>
        </w:rPr>
      </w:pPr>
    </w:p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3FB8" w14:textId="77777777" w:rsidR="00DC4984" w:rsidRDefault="00DC4984">
      <w:r>
        <w:separator/>
      </w:r>
    </w:p>
  </w:endnote>
  <w:endnote w:type="continuationSeparator" w:id="0">
    <w:p w14:paraId="2C6FA868" w14:textId="77777777" w:rsidR="00DC4984" w:rsidRDefault="00DC4984">
      <w:r>
        <w:continuationSeparator/>
      </w:r>
    </w:p>
  </w:endnote>
  <w:endnote w:type="continuationNotice" w:id="1">
    <w:p w14:paraId="57B15FEA" w14:textId="77777777" w:rsidR="00DC4984" w:rsidRDefault="00DC49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7A93" w14:textId="77777777" w:rsidR="00DC4984" w:rsidRDefault="00DC4984">
      <w:r>
        <w:separator/>
      </w:r>
    </w:p>
  </w:footnote>
  <w:footnote w:type="continuationSeparator" w:id="0">
    <w:p w14:paraId="48E94D19" w14:textId="77777777" w:rsidR="00DC4984" w:rsidRDefault="00DC4984">
      <w:r>
        <w:continuationSeparator/>
      </w:r>
    </w:p>
  </w:footnote>
  <w:footnote w:type="continuationNotice" w:id="1">
    <w:p w14:paraId="559D2A1D" w14:textId="77777777" w:rsidR="00DC4984" w:rsidRDefault="00DC49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5"/>
  </w:num>
  <w:num w:numId="4" w16cid:durableId="2075153053">
    <w:abstractNumId w:val="19"/>
  </w:num>
  <w:num w:numId="5" w16cid:durableId="1037856923">
    <w:abstractNumId w:val="18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3"/>
  </w:num>
  <w:num w:numId="9" w16cid:durableId="1622422674">
    <w:abstractNumId w:val="21"/>
  </w:num>
  <w:num w:numId="10" w16cid:durableId="2051874545">
    <w:abstractNumId w:val="22"/>
  </w:num>
  <w:num w:numId="11" w16cid:durableId="601383241">
    <w:abstractNumId w:val="16"/>
  </w:num>
  <w:num w:numId="12" w16cid:durableId="205723085">
    <w:abstractNumId w:val="20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7"/>
  </w:num>
  <w:num w:numId="24" w16cid:durableId="1337223630">
    <w:abstractNumId w:val="11"/>
  </w:num>
  <w:num w:numId="25" w16cid:durableId="3410535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243C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081C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35A3D"/>
    <w:rsid w:val="00F36D42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C6C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C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063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63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3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153</TotalTime>
  <Pages>3</Pages>
  <Words>758</Words>
  <Characters>4287</Characters>
  <Application>Microsoft Office Word</Application>
  <DocSecurity>0</DocSecurity>
  <Lines>357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232</cp:revision>
  <cp:lastPrinted>1900-01-02T17:59:17Z</cp:lastPrinted>
  <dcterms:created xsi:type="dcterms:W3CDTF">2022-12-08T09:21:00Z</dcterms:created>
  <dcterms:modified xsi:type="dcterms:W3CDTF">2024-02-19T08:40:00Z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